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5E853F" w14:textId="735C7ECE" w:rsidR="003134FB" w:rsidRPr="00B16C61" w:rsidRDefault="00A64A41" w:rsidP="003134FB">
      <w:r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88870D5" wp14:editId="1E3F9D24">
                <wp:simplePos x="0" y="0"/>
                <wp:positionH relativeFrom="column">
                  <wp:posOffset>1509981</wp:posOffset>
                </wp:positionH>
                <wp:positionV relativeFrom="paragraph">
                  <wp:posOffset>216295</wp:posOffset>
                </wp:positionV>
                <wp:extent cx="4492625" cy="676275"/>
                <wp:effectExtent l="0" t="0" r="0" b="9525"/>
                <wp:wrapSquare wrapText="bothSides"/>
                <wp:docPr id="3" name="Caixa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2625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6255AD" w14:textId="7C364D03" w:rsidR="005019AB" w:rsidRPr="00A64A41" w:rsidRDefault="005019AB" w:rsidP="001E3ED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A64A41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COMPANHIA DE DESENVOLVIMENTO DOS VALES DOS SÃO FRANCISCO E DO PARNAÍBA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8870D5"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left:0;text-align:left;margin-left:118.9pt;margin-top:17.05pt;width:353.75pt;height:53.2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" filled="f" stroked="f">
                <v:textbox>
                  <w:txbxContent>
                    <w:p w14:paraId="2C6255AD" w14:textId="7C364D03" w:rsidR="005019AB" w:rsidRPr="00A64A41" w:rsidRDefault="005019AB" w:rsidP="001E3ED4">
                      <w:pPr>
                        <w:spacing w:after="0"/>
                        <w:jc w:val="center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A64A41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COMPANHIA DE DESENVOLVIMENTO DOS VALES DOS SÃO FRANCISCO E DO PARNAÍBA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BR"/>
        </w:rPr>
        <w:drawing>
          <wp:anchor distT="0" distB="0" distL="114300" distR="114300" simplePos="0" relativeHeight="251658248" behindDoc="0" locked="0" layoutInCell="1" allowOverlap="1" wp14:anchorId="68E34CB2" wp14:editId="26ADCDE8">
            <wp:simplePos x="0" y="0"/>
            <wp:positionH relativeFrom="column">
              <wp:posOffset>-890649</wp:posOffset>
            </wp:positionH>
            <wp:positionV relativeFrom="paragraph">
              <wp:posOffset>-748145</wp:posOffset>
            </wp:positionV>
            <wp:extent cx="1675130" cy="812800"/>
            <wp:effectExtent l="0" t="0" r="1270" b="6350"/>
            <wp:wrapNone/>
            <wp:docPr id="105939915" name="Imagem 105939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34FB" w:rsidRPr="00B16C61">
        <w:rPr>
          <w:noProof/>
          <w:lang w:eastAsia="pt-BR"/>
        </w:rPr>
        <w:drawing>
          <wp:anchor distT="0" distB="0" distL="114300" distR="114300" simplePos="0" relativeHeight="251658247" behindDoc="1" locked="0" layoutInCell="1" allowOverlap="1" wp14:anchorId="3E8EFBB2" wp14:editId="7389F27B">
            <wp:simplePos x="0" y="0"/>
            <wp:positionH relativeFrom="column">
              <wp:posOffset>3175896</wp:posOffset>
            </wp:positionH>
            <wp:positionV relativeFrom="paragraph">
              <wp:posOffset>8074025</wp:posOffset>
            </wp:positionV>
            <wp:extent cx="2540000" cy="1193800"/>
            <wp:effectExtent l="0" t="0" r="0" b="0"/>
            <wp:wrapNone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Marcas-0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34FB"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486ACD9D" wp14:editId="7E7C0AE2">
                <wp:simplePos x="0" y="0"/>
                <wp:positionH relativeFrom="column">
                  <wp:posOffset>5270500</wp:posOffset>
                </wp:positionH>
                <wp:positionV relativeFrom="paragraph">
                  <wp:posOffset>3566795</wp:posOffset>
                </wp:positionV>
                <wp:extent cx="457200" cy="45085"/>
                <wp:effectExtent l="0" t="0" r="0" b="5715"/>
                <wp:wrapThrough wrapText="bothSides">
                  <wp:wrapPolygon edited="0">
                    <wp:start x="0" y="0"/>
                    <wp:lineTo x="0" y="12169"/>
                    <wp:lineTo x="20400" y="12169"/>
                    <wp:lineTo x="20400" y="0"/>
                    <wp:lineTo x="0" y="0"/>
                  </wp:wrapPolygon>
                </wp:wrapThrough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7200" cy="45085"/>
                        </a:xfrm>
                        <a:prstGeom prst="rect">
                          <a:avLst/>
                        </a:prstGeom>
                        <a:solidFill>
                          <a:srgbClr val="07265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FB3134" id="Retângulo 14" o:spid="_x0000_s1026" style="position:absolute;margin-left:415pt;margin-top:280.85pt;width:36pt;height:3.55pt;flip:y;z-index:25165824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" fillcolor="#072652" stroked="f" strokeweight="1pt">
                <w10:wrap type="through"/>
              </v:rect>
            </w:pict>
          </mc:Fallback>
        </mc:AlternateContent>
      </w:r>
      <w:r w:rsidR="003134FB" w:rsidRPr="00B16C61">
        <w:rPr>
          <w:noProof/>
          <w:lang w:eastAsia="pt-BR"/>
        </w:rPr>
        <w:drawing>
          <wp:anchor distT="0" distB="0" distL="114300" distR="114300" simplePos="0" relativeHeight="251658241" behindDoc="1" locked="0" layoutInCell="1" allowOverlap="1" wp14:anchorId="060FD598" wp14:editId="1B0A2D55">
            <wp:simplePos x="0" y="0"/>
            <wp:positionH relativeFrom="margin">
              <wp:posOffset>-1138205</wp:posOffset>
            </wp:positionH>
            <wp:positionV relativeFrom="margin">
              <wp:posOffset>-1006475</wp:posOffset>
            </wp:positionV>
            <wp:extent cx="7680960" cy="10864338"/>
            <wp:effectExtent l="0" t="0" r="0" b="6985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undo - Capa TPF-07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0960" cy="108643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15591726" w:rsidRPr="00B16C61">
        <w:t xml:space="preserve"> </w:t>
      </w:r>
    </w:p>
    <w:p w14:paraId="792A8EFC" w14:textId="3E7990CF" w:rsidR="003134FB" w:rsidRPr="00B16C61" w:rsidRDefault="00B7489A" w:rsidP="003134FB">
      <w:r>
        <w:rPr>
          <w:noProof/>
        </w:rPr>
        <w:drawing>
          <wp:anchor distT="0" distB="0" distL="114300" distR="114300" simplePos="0" relativeHeight="251658240" behindDoc="1" locked="0" layoutInCell="1" allowOverlap="1" wp14:anchorId="3A491814" wp14:editId="0F9826E9">
            <wp:simplePos x="0" y="0"/>
            <wp:positionH relativeFrom="column">
              <wp:posOffset>-4376228</wp:posOffset>
            </wp:positionH>
            <wp:positionV relativeFrom="paragraph">
              <wp:posOffset>386124</wp:posOffset>
            </wp:positionV>
            <wp:extent cx="8196513" cy="8975297"/>
            <wp:effectExtent l="0" t="0" r="0" b="0"/>
            <wp:wrapNone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6513" cy="89752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BC563A" w14:textId="4E57CD6E" w:rsidR="003134FB" w:rsidRPr="00B16C61" w:rsidRDefault="003134FB" w:rsidP="003134FB">
      <w:r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703209B" wp14:editId="4DD3EC7B">
                <wp:simplePos x="0" y="0"/>
                <wp:positionH relativeFrom="column">
                  <wp:posOffset>1515745</wp:posOffset>
                </wp:positionH>
                <wp:positionV relativeFrom="paragraph">
                  <wp:posOffset>136525</wp:posOffset>
                </wp:positionV>
                <wp:extent cx="4487545" cy="1114425"/>
                <wp:effectExtent l="0" t="0" r="0" b="9525"/>
                <wp:wrapSquare wrapText="bothSides"/>
                <wp:docPr id="4" name="Caixa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7545" cy="1114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7D9D0C" w14:textId="212D539E" w:rsidR="005019AB" w:rsidRPr="006F1E26" w:rsidRDefault="005019AB" w:rsidP="001E3ED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F1E26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Execução de Serviços de Diagnóstico e Elaboração de Projetos Hidroambientais em Áreas da Bacia Hidrográfica do Rio São Francisco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3209B" id="Caixa de Texto 4" o:spid="_x0000_s1027" type="#_x0000_t202" style="position:absolute;left:0;text-align:left;margin-left:119.35pt;margin-top:10.75pt;width:353.35pt;height:87.7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" filled="f" stroked="f">
                <v:textbox>
                  <w:txbxContent>
                    <w:p w14:paraId="537D9D0C" w14:textId="212D539E" w:rsidR="005019AB" w:rsidRPr="006F1E26" w:rsidRDefault="005019AB" w:rsidP="001E3ED4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F1E26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Execução de Serviços de Diagnóstico e Elaboração de Projetos Hidroambientais em Áreas da Bacia Hidrográfica do Rio São Francisco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FBBE416" wp14:editId="1D916026">
                <wp:simplePos x="0" y="0"/>
                <wp:positionH relativeFrom="column">
                  <wp:posOffset>1598930</wp:posOffset>
                </wp:positionH>
                <wp:positionV relativeFrom="paragraph">
                  <wp:posOffset>152873</wp:posOffset>
                </wp:positionV>
                <wp:extent cx="4319905" cy="45085"/>
                <wp:effectExtent l="0" t="0" r="4445" b="0"/>
                <wp:wrapThrough wrapText="bothSides">
                  <wp:wrapPolygon edited="0">
                    <wp:start x="0" y="0"/>
                    <wp:lineTo x="0" y="9127"/>
                    <wp:lineTo x="21527" y="9127"/>
                    <wp:lineTo x="21527" y="0"/>
                    <wp:lineTo x="0" y="0"/>
                  </wp:wrapPolygon>
                </wp:wrapThrough>
                <wp:docPr id="5" name="Retâ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319905" cy="45085"/>
                        </a:xfrm>
                        <a:prstGeom prst="rect">
                          <a:avLst/>
                        </a:prstGeom>
                        <a:solidFill>
                          <a:srgbClr val="07265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1657BA" id="Retângulo 5" o:spid="_x0000_s1026" style="position:absolute;margin-left:125.9pt;margin-top:12.05pt;width:340.15pt;height:3.55pt;flip:y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" fillcolor="#072652" stroked="f" strokeweight="1pt">
                <w10:wrap type="through"/>
              </v:rect>
            </w:pict>
          </mc:Fallback>
        </mc:AlternateContent>
      </w:r>
    </w:p>
    <w:p w14:paraId="0444D281" w14:textId="13980518" w:rsidR="003134FB" w:rsidRPr="00B16C61" w:rsidRDefault="003134FB" w:rsidP="003134FB"/>
    <w:p w14:paraId="5F4C53D6" w14:textId="4EDE441A" w:rsidR="003134FB" w:rsidRPr="00B16C61" w:rsidRDefault="003134FB" w:rsidP="003134FB"/>
    <w:p w14:paraId="0E3922B2" w14:textId="31BAE0A0" w:rsidR="003134FB" w:rsidRPr="00B16C61" w:rsidRDefault="003134FB" w:rsidP="003134FB"/>
    <w:p w14:paraId="40F4B3FF" w14:textId="082DE1E8" w:rsidR="003134FB" w:rsidRPr="00B16C61" w:rsidRDefault="003134FB" w:rsidP="003134FB"/>
    <w:p w14:paraId="06AA135C" w14:textId="1993B084" w:rsidR="003134FB" w:rsidRPr="00B16C61" w:rsidRDefault="003134FB" w:rsidP="003134FB"/>
    <w:p w14:paraId="45B55C1B" w14:textId="737FEE12" w:rsidR="003134FB" w:rsidRPr="00B16C61" w:rsidRDefault="003134FB" w:rsidP="003134FB"/>
    <w:p w14:paraId="599B4DAD" w14:textId="4050FD1D" w:rsidR="003134FB" w:rsidRPr="00B16C61" w:rsidRDefault="00A64A41" w:rsidP="003134FB">
      <w:r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0166D8B7" wp14:editId="310983AE">
                <wp:simplePos x="0" y="0"/>
                <wp:positionH relativeFrom="column">
                  <wp:posOffset>1510665</wp:posOffset>
                </wp:positionH>
                <wp:positionV relativeFrom="paragraph">
                  <wp:posOffset>79375</wp:posOffset>
                </wp:positionV>
                <wp:extent cx="4340860" cy="358140"/>
                <wp:effectExtent l="0" t="0" r="0" b="3810"/>
                <wp:wrapSquare wrapText="bothSides"/>
                <wp:docPr id="105939935" name="Caixa de Texto 105939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0860" cy="358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CCE1B" w14:textId="32EF3B3C" w:rsidR="005019AB" w:rsidRPr="00024EF7" w:rsidRDefault="005019AB" w:rsidP="00024EF7">
                            <w:pPr>
                              <w:spacing w:before="0" w:after="0" w:line="240" w:lineRule="auto"/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F1E26"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Produto 1 – Plano de Trabalho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66D8B7" id="Caixa de Texto 105939935" o:spid="_x0000_s1028" type="#_x0000_t202" style="position:absolute;left:0;text-align:left;margin-left:118.95pt;margin-top:6.25pt;width:341.8pt;height:28.2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" filled="f" stroked="f">
                <v:textbox>
                  <w:txbxContent>
                    <w:p w14:paraId="5E6CCE1B" w14:textId="32EF3B3C" w:rsidR="005019AB" w:rsidRPr="00024EF7" w:rsidRDefault="005019AB" w:rsidP="00024EF7">
                      <w:pPr>
                        <w:spacing w:before="0" w:after="0" w:line="240" w:lineRule="auto"/>
                        <w:jc w:val="right"/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6F1E26"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Produto 1 – Plano de Trabalho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FFC5D5" w14:textId="53BDF5DA" w:rsidR="003134FB" w:rsidRPr="00B16C61" w:rsidRDefault="00024EF7" w:rsidP="003134FB">
      <w:r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DAC9851" wp14:editId="6C968E13">
                <wp:simplePos x="0" y="0"/>
                <wp:positionH relativeFrom="column">
                  <wp:posOffset>1801584</wp:posOffset>
                </wp:positionH>
                <wp:positionV relativeFrom="paragraph">
                  <wp:posOffset>187381</wp:posOffset>
                </wp:positionV>
                <wp:extent cx="3952240" cy="1180465"/>
                <wp:effectExtent l="0" t="0" r="0" b="635"/>
                <wp:wrapSquare wrapText="bothSides"/>
                <wp:docPr id="7" name="Caixa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2240" cy="1180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8802BD" w14:textId="6F054F22" w:rsidR="00CD4A6B" w:rsidRPr="00AB7759" w:rsidRDefault="005019AB" w:rsidP="00CD4A6B">
                            <w:pPr>
                              <w:spacing w:before="0" w:after="0" w:line="240" w:lineRule="auto"/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Bacia </w:t>
                            </w:r>
                            <w:r w:rsidR="00AB7759"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Hidrográfica dos </w:t>
                            </w:r>
                            <w:r w:rsid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A</w:t>
                            </w:r>
                            <w:r w:rsidR="00AB7759"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fluentes do Alto São Francisco</w:t>
                            </w:r>
                          </w:p>
                          <w:p w14:paraId="5BFE96DD" w14:textId="77777777" w:rsidR="00AB7759" w:rsidRPr="00AB7759" w:rsidRDefault="00AB7759" w:rsidP="00CD4A6B">
                            <w:pPr>
                              <w:spacing w:before="0" w:after="0" w:line="240" w:lineRule="auto"/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2536AF01" w14:textId="56965F0F" w:rsidR="00545A23" w:rsidRDefault="00545A23" w:rsidP="00CD4A6B">
                            <w:pPr>
                              <w:spacing w:before="0" w:after="0" w:line="240" w:lineRule="auto"/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Sub-bacia</w:t>
                            </w:r>
                            <w:r w:rsidR="002829B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s</w:t>
                            </w:r>
                            <w:r w:rsidR="005019AB"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d</w:t>
                            </w:r>
                            <w:r w:rsidR="00382481"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o Ribeirão dos Patos e</w:t>
                            </w:r>
                            <w:r w:rsidR="0061387A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do</w:t>
                            </w:r>
                            <w:r w:rsidR="00AB7759"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06AD3231" w14:textId="66D57000" w:rsidR="005019AB" w:rsidRPr="00AB7759" w:rsidRDefault="00AB7759" w:rsidP="00CD4A6B">
                            <w:pPr>
                              <w:spacing w:before="0" w:after="0" w:line="240" w:lineRule="auto"/>
                              <w:jc w:val="right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Rio</w:t>
                            </w:r>
                            <w:r w:rsidR="00382481" w:rsidRPr="00AB7759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Samburá</w:t>
                            </w:r>
                          </w:p>
                          <w:p w14:paraId="3D6B23AB" w14:textId="77777777" w:rsidR="005019AB" w:rsidRPr="00024EF7" w:rsidRDefault="005019AB" w:rsidP="00024EF7">
                            <w:pPr>
                              <w:rPr>
                                <w:sz w:val="22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C9851" id="Caixa de Texto 7" o:spid="_x0000_s1029" type="#_x0000_t202" style="position:absolute;left:0;text-align:left;margin-left:141.85pt;margin-top:14.75pt;width:311.2pt;height:92.9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" filled="f" stroked="f">
                <v:textbox>
                  <w:txbxContent>
                    <w:p w14:paraId="1C8802BD" w14:textId="6F054F22" w:rsidR="00CD4A6B" w:rsidRPr="00AB7759" w:rsidRDefault="005019AB" w:rsidP="00CD4A6B">
                      <w:pPr>
                        <w:spacing w:before="0" w:after="0" w:line="240" w:lineRule="auto"/>
                        <w:jc w:val="right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Bacia </w:t>
                      </w:r>
                      <w:r w:rsidR="00AB7759"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Hidrográfica dos </w:t>
                      </w:r>
                      <w:r w:rsid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A</w:t>
                      </w:r>
                      <w:r w:rsidR="00AB7759"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fluentes do Alto São Francisco</w:t>
                      </w:r>
                    </w:p>
                    <w:p w14:paraId="5BFE96DD" w14:textId="77777777" w:rsidR="00AB7759" w:rsidRPr="00AB7759" w:rsidRDefault="00AB7759" w:rsidP="00CD4A6B">
                      <w:pPr>
                        <w:spacing w:before="0" w:after="0" w:line="240" w:lineRule="auto"/>
                        <w:jc w:val="right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2536AF01" w14:textId="56965F0F" w:rsidR="00545A23" w:rsidRDefault="00545A23" w:rsidP="00CD4A6B">
                      <w:pPr>
                        <w:spacing w:before="0" w:after="0" w:line="240" w:lineRule="auto"/>
                        <w:jc w:val="right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Sub-bacia</w:t>
                      </w:r>
                      <w:r w:rsidR="002829B7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s</w:t>
                      </w:r>
                      <w:r w:rsidR="005019AB"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d</w:t>
                      </w:r>
                      <w:r w:rsidR="00382481"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o Ribeirão dos Patos e</w:t>
                      </w:r>
                      <w:r w:rsidR="0061387A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do</w:t>
                      </w:r>
                      <w:r w:rsidR="00AB7759"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06AD3231" w14:textId="66D57000" w:rsidR="005019AB" w:rsidRPr="00AB7759" w:rsidRDefault="00AB7759" w:rsidP="00CD4A6B">
                      <w:pPr>
                        <w:spacing w:before="0" w:after="0" w:line="240" w:lineRule="auto"/>
                        <w:jc w:val="right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Rio</w:t>
                      </w:r>
                      <w:r w:rsidR="00382481" w:rsidRPr="00AB7759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Samburá</w:t>
                      </w:r>
                    </w:p>
                    <w:p w14:paraId="3D6B23AB" w14:textId="77777777" w:rsidR="005019AB" w:rsidRPr="00024EF7" w:rsidRDefault="005019AB" w:rsidP="00024EF7">
                      <w:pPr>
                        <w:rPr>
                          <w:sz w:val="22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0554A02" w14:textId="52512E9E" w:rsidR="003134FB" w:rsidRPr="00B16C61" w:rsidRDefault="003134FB" w:rsidP="003134FB"/>
    <w:p w14:paraId="5304E918" w14:textId="62D9F921" w:rsidR="003134FB" w:rsidRPr="00B16C61" w:rsidRDefault="003134FB" w:rsidP="003134FB"/>
    <w:p w14:paraId="7E6F2AA9" w14:textId="77777777" w:rsidR="003134FB" w:rsidRPr="00B16C61" w:rsidRDefault="003134FB" w:rsidP="003134FB"/>
    <w:p w14:paraId="09C499A6" w14:textId="77777777" w:rsidR="003134FB" w:rsidRPr="00B16C61" w:rsidRDefault="003134FB" w:rsidP="003134FB"/>
    <w:p w14:paraId="56471958" w14:textId="5997EBD2" w:rsidR="003134FB" w:rsidRPr="00B16C61" w:rsidRDefault="003134FB" w:rsidP="003134FB"/>
    <w:p w14:paraId="7F4D1E0E" w14:textId="0A461869" w:rsidR="003134FB" w:rsidRPr="00B16C61" w:rsidRDefault="003C066D" w:rsidP="003134FB">
      <w:r w:rsidRPr="00B16C61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2385683" wp14:editId="2EE59DEA">
                <wp:simplePos x="0" y="0"/>
                <wp:positionH relativeFrom="column">
                  <wp:posOffset>3022600</wp:posOffset>
                </wp:positionH>
                <wp:positionV relativeFrom="paragraph">
                  <wp:posOffset>132715</wp:posOffset>
                </wp:positionV>
                <wp:extent cx="2927985" cy="691515"/>
                <wp:effectExtent l="0" t="0" r="0" b="0"/>
                <wp:wrapSquare wrapText="bothSides"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7985" cy="691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8B6997" w14:textId="5CC3C4DE" w:rsidR="005019AB" w:rsidRDefault="001C1B25" w:rsidP="003C066D">
                            <w:pPr>
                              <w:spacing w:before="0" w:after="0"/>
                              <w:jc w:val="center"/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  <w:t>Julho</w:t>
                            </w:r>
                            <w:r w:rsidR="005019AB"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  <w:t>/2021</w:t>
                            </w:r>
                          </w:p>
                          <w:p w14:paraId="717CE5C4" w14:textId="634E9E78" w:rsidR="005019AB" w:rsidRPr="00AB7759" w:rsidRDefault="005019AB" w:rsidP="00901532">
                            <w:pPr>
                              <w:spacing w:before="0" w:after="0" w:line="276" w:lineRule="auto"/>
                              <w:jc w:val="center"/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</w:pPr>
                            <w:r w:rsidRPr="00AB7759"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  <w:t>08620-</w:t>
                            </w:r>
                            <w:r w:rsidR="00B4105B" w:rsidRPr="00AB7759"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  <w:t>3RS-</w:t>
                            </w:r>
                            <w:r w:rsidRPr="00AB7759"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  <w:t>PTR-PHASF-001-R0</w:t>
                            </w:r>
                            <w:r w:rsidR="00565323">
                              <w:rPr>
                                <w:rFonts w:ascii="DINPro Black" w:hAnsi="DINPro Black"/>
                                <w:b/>
                                <w:bCs/>
                                <w:color w:val="FFFFFF" w:themeColor="background1"/>
                                <w:sz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85683" id="Caixa de Texto 10" o:spid="_x0000_s1030" type="#_x0000_t202" style="position:absolute;left:0;text-align:left;margin-left:238pt;margin-top:10.45pt;width:230.55pt;height:54.4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" filled="f" stroked="f">
                <v:textbox>
                  <w:txbxContent>
                    <w:p w14:paraId="098B6997" w14:textId="5CC3C4DE" w:rsidR="005019AB" w:rsidRDefault="001C1B25" w:rsidP="003C066D">
                      <w:pPr>
                        <w:spacing w:before="0" w:after="0"/>
                        <w:jc w:val="center"/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  <w:t>Julho</w:t>
                      </w:r>
                      <w:r w:rsidR="005019AB"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  <w:t>/2021</w:t>
                      </w:r>
                    </w:p>
                    <w:p w14:paraId="717CE5C4" w14:textId="634E9E78" w:rsidR="005019AB" w:rsidRPr="00AB7759" w:rsidRDefault="005019AB" w:rsidP="00901532">
                      <w:pPr>
                        <w:spacing w:before="0" w:after="0" w:line="276" w:lineRule="auto"/>
                        <w:jc w:val="center"/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</w:pPr>
                      <w:r w:rsidRPr="00AB7759"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  <w:t>08620-</w:t>
                      </w:r>
                      <w:r w:rsidR="00B4105B" w:rsidRPr="00AB7759"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  <w:t>3RS-</w:t>
                      </w:r>
                      <w:r w:rsidRPr="00AB7759"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  <w:t>PTR-PHASF-001-R0</w:t>
                      </w:r>
                      <w:r w:rsidR="00565323">
                        <w:rPr>
                          <w:rFonts w:ascii="DINPro Black" w:hAnsi="DINPro Black"/>
                          <w:b/>
                          <w:bCs/>
                          <w:color w:val="FFFFFF" w:themeColor="background1"/>
                          <w:sz w:val="32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86FAAD3" w14:textId="4C8706B5" w:rsidR="003134FB" w:rsidRPr="00B16C61" w:rsidRDefault="003134FB" w:rsidP="003134FB">
      <w:pPr>
        <w:sectPr w:rsidR="003134FB" w:rsidRPr="00B16C61">
          <w:footerReference w:type="default" r:id="rId15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tbl>
      <w:tblPr>
        <w:tblStyle w:val="Tabelacomgrade"/>
        <w:tblW w:w="9923" w:type="dxa"/>
        <w:jc w:val="center"/>
        <w:tblBorders>
          <w:top w:val="double" w:sz="4" w:space="0" w:color="808080" w:themeColor="background1" w:themeShade="80"/>
          <w:left w:val="none" w:sz="0" w:space="0" w:color="auto"/>
          <w:bottom w:val="double" w:sz="4" w:space="0" w:color="808080" w:themeColor="background1" w:themeShade="80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A338DA" w14:paraId="701D872D" w14:textId="77777777" w:rsidTr="212E8D6D">
        <w:trPr>
          <w:jc w:val="center"/>
        </w:trPr>
        <w:tc>
          <w:tcPr>
            <w:tcW w:w="9923" w:type="dxa"/>
          </w:tcPr>
          <w:p w14:paraId="427DD33C" w14:textId="77777777" w:rsidR="00A338DA" w:rsidRDefault="13E9A38C" w:rsidP="00503F69">
            <w:pPr>
              <w:pStyle w:val="SemEspaamento"/>
              <w:spacing w:before="80" w:after="8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50ED842" wp14:editId="32529CFB">
                  <wp:extent cx="1675130" cy="812747"/>
                  <wp:effectExtent l="0" t="0" r="1270" b="6985"/>
                  <wp:docPr id="209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130" cy="812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D7B625" w14:textId="77777777" w:rsidR="00A338DA" w:rsidRDefault="00A338DA" w:rsidP="00A338DA"/>
    <w:p w14:paraId="67DC2ED6" w14:textId="77777777" w:rsidR="00A338DA" w:rsidRDefault="00A338DA" w:rsidP="00A338DA"/>
    <w:p w14:paraId="04FDB13F" w14:textId="516DF7B7" w:rsidR="00A338DA" w:rsidRDefault="00A338DA" w:rsidP="00A338DA"/>
    <w:p w14:paraId="02C4FFFA" w14:textId="77777777" w:rsidR="00901532" w:rsidRDefault="00901532" w:rsidP="00A338DA"/>
    <w:tbl>
      <w:tblPr>
        <w:tblStyle w:val="GradeClara-nfase12"/>
        <w:tblW w:w="9923" w:type="dxa"/>
        <w:tblBorders>
          <w:top w:val="single" w:sz="8" w:space="0" w:color="BFBFBF" w:themeColor="background1" w:themeShade="BF"/>
          <w:left w:val="none" w:sz="0" w:space="0" w:color="auto"/>
          <w:bottom w:val="single" w:sz="8" w:space="0" w:color="BFBFBF" w:themeColor="background1" w:themeShade="BF"/>
          <w:right w:val="none" w:sz="0" w:space="0" w:color="auto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709"/>
        <w:gridCol w:w="3544"/>
        <w:gridCol w:w="1276"/>
        <w:gridCol w:w="1275"/>
        <w:gridCol w:w="1418"/>
        <w:gridCol w:w="1701"/>
      </w:tblGrid>
      <w:tr w:rsidR="00A338DA" w:rsidRPr="00B16C61" w14:paraId="687A50A7" w14:textId="77777777" w:rsidTr="00503F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shd w:val="clear" w:color="auto" w:fill="auto"/>
          </w:tcPr>
          <w:p w14:paraId="138567C6" w14:textId="77777777" w:rsidR="00A338DA" w:rsidRPr="00B16C61" w:rsidRDefault="00A338DA" w:rsidP="00503F69">
            <w:pPr>
              <w:spacing w:before="0" w:after="0"/>
              <w:jc w:val="center"/>
              <w:rPr>
                <w:color w:val="auto"/>
                <w:sz w:val="22"/>
                <w:szCs w:val="20"/>
              </w:rPr>
            </w:pPr>
            <w:r w:rsidRPr="00B16C61">
              <w:rPr>
                <w:color w:val="auto"/>
                <w:sz w:val="22"/>
                <w:szCs w:val="20"/>
              </w:rPr>
              <w:t>Rev.</w:t>
            </w:r>
          </w:p>
        </w:tc>
        <w:tc>
          <w:tcPr>
            <w:tcW w:w="3544" w:type="dxa"/>
            <w:shd w:val="clear" w:color="auto" w:fill="auto"/>
          </w:tcPr>
          <w:p w14:paraId="7FEADF02" w14:textId="77777777" w:rsidR="00A338DA" w:rsidRPr="00B16C61" w:rsidRDefault="00A338DA" w:rsidP="00503F69">
            <w:pPr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szCs w:val="20"/>
              </w:rPr>
            </w:pPr>
            <w:r w:rsidRPr="00B16C61">
              <w:rPr>
                <w:color w:val="auto"/>
                <w:sz w:val="22"/>
                <w:szCs w:val="20"/>
              </w:rPr>
              <w:t>Descrição</w:t>
            </w:r>
          </w:p>
        </w:tc>
        <w:tc>
          <w:tcPr>
            <w:tcW w:w="1276" w:type="dxa"/>
            <w:shd w:val="clear" w:color="auto" w:fill="auto"/>
          </w:tcPr>
          <w:p w14:paraId="707A45E3" w14:textId="77777777" w:rsidR="00A338DA" w:rsidRPr="00B16C61" w:rsidRDefault="00A338DA" w:rsidP="00503F69">
            <w:pPr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szCs w:val="20"/>
              </w:rPr>
            </w:pPr>
            <w:proofErr w:type="spellStart"/>
            <w:r w:rsidRPr="00B16C61">
              <w:rPr>
                <w:color w:val="auto"/>
                <w:sz w:val="22"/>
                <w:szCs w:val="20"/>
              </w:rPr>
              <w:t>Elab</w:t>
            </w:r>
            <w:proofErr w:type="spellEnd"/>
            <w:r w:rsidRPr="00B16C61">
              <w:rPr>
                <w:color w:val="auto"/>
                <w:sz w:val="22"/>
                <w:szCs w:val="20"/>
              </w:rPr>
              <w:t>.</w:t>
            </w:r>
          </w:p>
        </w:tc>
        <w:tc>
          <w:tcPr>
            <w:tcW w:w="1275" w:type="dxa"/>
            <w:shd w:val="clear" w:color="auto" w:fill="auto"/>
          </w:tcPr>
          <w:p w14:paraId="1DD8008A" w14:textId="77777777" w:rsidR="00A338DA" w:rsidRPr="00B16C61" w:rsidRDefault="00A338DA" w:rsidP="00503F69">
            <w:pPr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szCs w:val="20"/>
              </w:rPr>
            </w:pPr>
            <w:proofErr w:type="spellStart"/>
            <w:r w:rsidRPr="00B16C61">
              <w:rPr>
                <w:color w:val="auto"/>
                <w:sz w:val="22"/>
                <w:szCs w:val="20"/>
              </w:rPr>
              <w:t>Verif</w:t>
            </w:r>
            <w:proofErr w:type="spellEnd"/>
            <w:r w:rsidRPr="00B16C61">
              <w:rPr>
                <w:color w:val="auto"/>
                <w:sz w:val="22"/>
                <w:szCs w:val="20"/>
              </w:rPr>
              <w:t>.</w:t>
            </w:r>
          </w:p>
        </w:tc>
        <w:tc>
          <w:tcPr>
            <w:tcW w:w="1418" w:type="dxa"/>
            <w:shd w:val="clear" w:color="auto" w:fill="auto"/>
          </w:tcPr>
          <w:p w14:paraId="02997758" w14:textId="77777777" w:rsidR="00A338DA" w:rsidRPr="00B16C61" w:rsidRDefault="00A338DA" w:rsidP="00503F69">
            <w:pPr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szCs w:val="20"/>
              </w:rPr>
            </w:pPr>
            <w:proofErr w:type="spellStart"/>
            <w:r w:rsidRPr="00B16C61">
              <w:rPr>
                <w:color w:val="auto"/>
                <w:sz w:val="22"/>
                <w:szCs w:val="20"/>
              </w:rPr>
              <w:t>Aprov</w:t>
            </w:r>
            <w:proofErr w:type="spellEnd"/>
            <w:r w:rsidRPr="00B16C61">
              <w:rPr>
                <w:color w:val="auto"/>
                <w:sz w:val="22"/>
                <w:szCs w:val="20"/>
              </w:rPr>
              <w:t>.</w:t>
            </w:r>
          </w:p>
        </w:tc>
        <w:tc>
          <w:tcPr>
            <w:tcW w:w="1701" w:type="dxa"/>
            <w:shd w:val="clear" w:color="auto" w:fill="auto"/>
          </w:tcPr>
          <w:p w14:paraId="548409D7" w14:textId="77777777" w:rsidR="00A338DA" w:rsidRPr="00B16C61" w:rsidRDefault="00A338DA" w:rsidP="00503F69">
            <w:pPr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szCs w:val="20"/>
              </w:rPr>
            </w:pPr>
            <w:r w:rsidRPr="00B16C61">
              <w:rPr>
                <w:color w:val="auto"/>
                <w:sz w:val="22"/>
                <w:szCs w:val="20"/>
              </w:rPr>
              <w:t>Data</w:t>
            </w:r>
          </w:p>
        </w:tc>
      </w:tr>
      <w:tr w:rsidR="00A338DA" w:rsidRPr="00B16C61" w14:paraId="608E8F01" w14:textId="77777777" w:rsidTr="00503F69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3774F574" w14:textId="77777777" w:rsidR="00A338DA" w:rsidRPr="0023753D" w:rsidRDefault="00A338DA" w:rsidP="00901532">
            <w:pPr>
              <w:spacing w:before="0" w:after="0" w:line="240" w:lineRule="auto"/>
              <w:jc w:val="center"/>
              <w:rPr>
                <w:b w:val="0"/>
                <w:bCs w:val="0"/>
                <w:sz w:val="20"/>
                <w:szCs w:val="18"/>
              </w:rPr>
            </w:pPr>
            <w:r w:rsidRPr="0023753D">
              <w:rPr>
                <w:b w:val="0"/>
                <w:bCs w:val="0"/>
                <w:sz w:val="20"/>
                <w:szCs w:val="18"/>
              </w:rPr>
              <w:t>00</w:t>
            </w:r>
          </w:p>
        </w:tc>
        <w:tc>
          <w:tcPr>
            <w:tcW w:w="3544" w:type="dxa"/>
          </w:tcPr>
          <w:p w14:paraId="1CF9345E" w14:textId="77777777" w:rsidR="00A338DA" w:rsidRPr="0023753D" w:rsidRDefault="00A338DA" w:rsidP="00901532">
            <w:pPr>
              <w:spacing w:before="0" w:after="0"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18"/>
              </w:rPr>
            </w:pPr>
            <w:r w:rsidRPr="0023753D">
              <w:rPr>
                <w:sz w:val="20"/>
                <w:szCs w:val="18"/>
              </w:rPr>
              <w:t>Emissão Inicial</w:t>
            </w:r>
          </w:p>
        </w:tc>
        <w:tc>
          <w:tcPr>
            <w:tcW w:w="1276" w:type="dxa"/>
          </w:tcPr>
          <w:p w14:paraId="1F5AA9BB" w14:textId="3CBCF58E" w:rsidR="00A338DA" w:rsidRPr="0023753D" w:rsidRDefault="0023753D" w:rsidP="00901532">
            <w:pPr>
              <w:spacing w:before="0"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18"/>
              </w:rPr>
            </w:pPr>
            <w:r w:rsidRPr="0023753D">
              <w:rPr>
                <w:sz w:val="20"/>
                <w:szCs w:val="18"/>
              </w:rPr>
              <w:t>AJ/AF/CO</w:t>
            </w:r>
          </w:p>
        </w:tc>
        <w:tc>
          <w:tcPr>
            <w:tcW w:w="1275" w:type="dxa"/>
          </w:tcPr>
          <w:p w14:paraId="742E2B85" w14:textId="492D39AD" w:rsidR="00A338DA" w:rsidRPr="0023753D" w:rsidRDefault="0023753D" w:rsidP="00901532">
            <w:pPr>
              <w:spacing w:before="0"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18"/>
              </w:rPr>
            </w:pPr>
            <w:r w:rsidRPr="0023753D">
              <w:rPr>
                <w:sz w:val="20"/>
                <w:szCs w:val="18"/>
              </w:rPr>
              <w:t>FP</w:t>
            </w:r>
          </w:p>
        </w:tc>
        <w:tc>
          <w:tcPr>
            <w:tcW w:w="1418" w:type="dxa"/>
          </w:tcPr>
          <w:p w14:paraId="2A487D30" w14:textId="77777777" w:rsidR="00A338DA" w:rsidRPr="0023753D" w:rsidRDefault="00A338DA" w:rsidP="00901532">
            <w:pPr>
              <w:spacing w:before="0"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18"/>
              </w:rPr>
            </w:pPr>
            <w:r w:rsidRPr="0023753D">
              <w:rPr>
                <w:sz w:val="20"/>
                <w:szCs w:val="18"/>
              </w:rPr>
              <w:t>MC</w:t>
            </w:r>
          </w:p>
        </w:tc>
        <w:tc>
          <w:tcPr>
            <w:tcW w:w="1701" w:type="dxa"/>
          </w:tcPr>
          <w:p w14:paraId="39F75542" w14:textId="382AE07D" w:rsidR="00A338DA" w:rsidRPr="0023753D" w:rsidRDefault="00211EF8" w:rsidP="00901532">
            <w:pPr>
              <w:spacing w:before="0"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18"/>
                <w:highlight w:val="yellow"/>
              </w:rPr>
            </w:pPr>
            <w:r w:rsidRPr="00AB7759">
              <w:rPr>
                <w:sz w:val="20"/>
                <w:szCs w:val="18"/>
              </w:rPr>
              <w:t>0</w:t>
            </w:r>
            <w:r w:rsidR="00AB7759" w:rsidRPr="00AB7759">
              <w:rPr>
                <w:sz w:val="20"/>
                <w:szCs w:val="18"/>
              </w:rPr>
              <w:t>2</w:t>
            </w:r>
            <w:r w:rsidRPr="00AB7759">
              <w:rPr>
                <w:sz w:val="20"/>
                <w:szCs w:val="18"/>
              </w:rPr>
              <w:t>/0</w:t>
            </w:r>
            <w:r w:rsidR="00AB7759" w:rsidRPr="00AB7759">
              <w:rPr>
                <w:sz w:val="20"/>
                <w:szCs w:val="18"/>
              </w:rPr>
              <w:t>7</w:t>
            </w:r>
            <w:r w:rsidRPr="00AB7759">
              <w:rPr>
                <w:sz w:val="20"/>
                <w:szCs w:val="18"/>
              </w:rPr>
              <w:t>/2021</w:t>
            </w:r>
          </w:p>
        </w:tc>
      </w:tr>
      <w:tr w:rsidR="00FC5305" w:rsidRPr="00B16C61" w14:paraId="4C3A2CC6" w14:textId="77777777" w:rsidTr="00503F69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581104E2" w14:textId="656E363E" w:rsidR="00FC5305" w:rsidRPr="00B16C61" w:rsidRDefault="00FC5305" w:rsidP="00FC5305">
            <w:pPr>
              <w:spacing w:before="0" w:after="0"/>
              <w:jc w:val="center"/>
              <w:rPr>
                <w:b w:val="0"/>
                <w:bCs w:val="0"/>
              </w:rPr>
            </w:pPr>
            <w:r w:rsidRPr="0023753D">
              <w:rPr>
                <w:b w:val="0"/>
                <w:bCs w:val="0"/>
                <w:sz w:val="20"/>
                <w:szCs w:val="18"/>
              </w:rPr>
              <w:t>0</w:t>
            </w:r>
            <w:r>
              <w:rPr>
                <w:b w:val="0"/>
                <w:bCs w:val="0"/>
                <w:sz w:val="20"/>
                <w:szCs w:val="18"/>
              </w:rPr>
              <w:t>1</w:t>
            </w:r>
          </w:p>
        </w:tc>
        <w:tc>
          <w:tcPr>
            <w:tcW w:w="3544" w:type="dxa"/>
          </w:tcPr>
          <w:p w14:paraId="1FF5450B" w14:textId="41648031" w:rsidR="00FC5305" w:rsidRPr="00B16C61" w:rsidRDefault="00FC5305" w:rsidP="00FC5305">
            <w:pPr>
              <w:spacing w:before="0" w:after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sz w:val="20"/>
                <w:szCs w:val="18"/>
              </w:rPr>
              <w:t>Revisão</w:t>
            </w:r>
          </w:p>
        </w:tc>
        <w:tc>
          <w:tcPr>
            <w:tcW w:w="1276" w:type="dxa"/>
          </w:tcPr>
          <w:p w14:paraId="1F6682E7" w14:textId="6AB730C0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3753D">
              <w:rPr>
                <w:sz w:val="20"/>
                <w:szCs w:val="18"/>
              </w:rPr>
              <w:t>AJ/AF/CO</w:t>
            </w:r>
          </w:p>
        </w:tc>
        <w:tc>
          <w:tcPr>
            <w:tcW w:w="1275" w:type="dxa"/>
          </w:tcPr>
          <w:p w14:paraId="3AB88B78" w14:textId="10D62399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3753D">
              <w:rPr>
                <w:sz w:val="20"/>
                <w:szCs w:val="18"/>
              </w:rPr>
              <w:t>FP</w:t>
            </w:r>
          </w:p>
        </w:tc>
        <w:tc>
          <w:tcPr>
            <w:tcW w:w="1418" w:type="dxa"/>
          </w:tcPr>
          <w:p w14:paraId="54CB533C" w14:textId="02206300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3753D">
              <w:rPr>
                <w:sz w:val="20"/>
                <w:szCs w:val="18"/>
              </w:rPr>
              <w:t>MC</w:t>
            </w:r>
          </w:p>
        </w:tc>
        <w:tc>
          <w:tcPr>
            <w:tcW w:w="1701" w:type="dxa"/>
          </w:tcPr>
          <w:p w14:paraId="1744FA11" w14:textId="7B7A2EA0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sz w:val="20"/>
                <w:szCs w:val="18"/>
              </w:rPr>
              <w:t>1</w:t>
            </w:r>
            <w:r w:rsidRPr="00AB7759">
              <w:rPr>
                <w:sz w:val="20"/>
                <w:szCs w:val="18"/>
              </w:rPr>
              <w:t>2/07/2021</w:t>
            </w:r>
          </w:p>
        </w:tc>
      </w:tr>
      <w:tr w:rsidR="00FC5305" w:rsidRPr="00B16C61" w14:paraId="46BDD6D7" w14:textId="77777777" w:rsidTr="00503F69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6ED49685" w14:textId="77777777" w:rsidR="00FC5305" w:rsidRPr="00B16C61" w:rsidRDefault="00FC5305" w:rsidP="00FC5305">
            <w:pPr>
              <w:spacing w:before="0" w:after="0"/>
              <w:jc w:val="center"/>
              <w:rPr>
                <w:b w:val="0"/>
                <w:bCs w:val="0"/>
              </w:rPr>
            </w:pPr>
          </w:p>
        </w:tc>
        <w:tc>
          <w:tcPr>
            <w:tcW w:w="3544" w:type="dxa"/>
          </w:tcPr>
          <w:p w14:paraId="6C9F706A" w14:textId="77777777" w:rsidR="00FC5305" w:rsidRPr="00B16C61" w:rsidRDefault="00FC5305" w:rsidP="00FC5305">
            <w:pPr>
              <w:spacing w:before="0" w:after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6" w:type="dxa"/>
          </w:tcPr>
          <w:p w14:paraId="3BA87557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5" w:type="dxa"/>
          </w:tcPr>
          <w:p w14:paraId="48AA548F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418" w:type="dxa"/>
          </w:tcPr>
          <w:p w14:paraId="497AD681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01" w:type="dxa"/>
          </w:tcPr>
          <w:p w14:paraId="0883E391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C5305" w:rsidRPr="00B16C61" w14:paraId="204AAD08" w14:textId="77777777" w:rsidTr="00503F69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7BE7D38A" w14:textId="77777777" w:rsidR="00FC5305" w:rsidRPr="00B16C61" w:rsidRDefault="00FC5305" w:rsidP="00FC5305">
            <w:pPr>
              <w:spacing w:before="0" w:after="0"/>
              <w:jc w:val="center"/>
              <w:rPr>
                <w:b w:val="0"/>
                <w:bCs w:val="0"/>
              </w:rPr>
            </w:pPr>
          </w:p>
        </w:tc>
        <w:tc>
          <w:tcPr>
            <w:tcW w:w="3544" w:type="dxa"/>
          </w:tcPr>
          <w:p w14:paraId="07AB4262" w14:textId="77777777" w:rsidR="00FC5305" w:rsidRPr="00B16C61" w:rsidRDefault="00FC5305" w:rsidP="00FC5305">
            <w:pPr>
              <w:spacing w:before="0" w:after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6" w:type="dxa"/>
          </w:tcPr>
          <w:p w14:paraId="501E56C8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5" w:type="dxa"/>
          </w:tcPr>
          <w:p w14:paraId="36F424CD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418" w:type="dxa"/>
          </w:tcPr>
          <w:p w14:paraId="4F34A6C3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01" w:type="dxa"/>
          </w:tcPr>
          <w:p w14:paraId="31EE5BF6" w14:textId="77777777" w:rsidR="00FC5305" w:rsidRPr="00B16C61" w:rsidRDefault="00FC5305" w:rsidP="00FC5305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6BDCDC60" w14:textId="77777777" w:rsidR="00A338DA" w:rsidRDefault="00A338DA" w:rsidP="00A338DA">
      <w:pPr>
        <w:ind w:left="-709" w:right="-710"/>
      </w:pPr>
    </w:p>
    <w:p w14:paraId="12FF523A" w14:textId="77777777" w:rsidR="00A338DA" w:rsidRDefault="00A338DA" w:rsidP="00A338DA">
      <w:pPr>
        <w:ind w:left="-709" w:right="-710"/>
      </w:pPr>
    </w:p>
    <w:tbl>
      <w:tblPr>
        <w:tblStyle w:val="Tabelacomgrade"/>
        <w:tblW w:w="9918" w:type="dxa"/>
        <w:jc w:val="center"/>
        <w:tblBorders>
          <w:top w:val="single" w:sz="12" w:space="0" w:color="BFBFBF" w:themeColor="background1" w:themeShade="BF"/>
          <w:left w:val="none" w:sz="0" w:space="0" w:color="auto"/>
          <w:bottom w:val="single" w:sz="12" w:space="0" w:color="BFBFBF" w:themeColor="background1" w:themeShade="BF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 w:firstRow="1" w:lastRow="0" w:firstColumn="1" w:lastColumn="0" w:noHBand="0" w:noVBand="1"/>
      </w:tblPr>
      <w:tblGrid>
        <w:gridCol w:w="9918"/>
      </w:tblGrid>
      <w:tr w:rsidR="00A338DA" w:rsidRPr="00565C59" w14:paraId="3927A6DB" w14:textId="77777777" w:rsidTr="00732680">
        <w:trPr>
          <w:trHeight w:val="737"/>
          <w:jc w:val="center"/>
        </w:trPr>
        <w:tc>
          <w:tcPr>
            <w:tcW w:w="9918" w:type="dxa"/>
            <w:shd w:val="clear" w:color="auto" w:fill="002060"/>
            <w:vAlign w:val="center"/>
          </w:tcPr>
          <w:p w14:paraId="68023E94" w14:textId="2664BCE3" w:rsidR="00A338DA" w:rsidRPr="00FC3172" w:rsidRDefault="006F1E26" w:rsidP="00503F69">
            <w:pPr>
              <w:pStyle w:val="SemEspaamen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EXECUÇÃO DOS SERVIÇOS DE DIAGNÓSTICO E ELABORAÇÃO DE PROJETO HIDROAMBIENTAL EM ÁREAS DA BACIA HIDROGRÁFICA DO RIO SÃO FRANCISCO</w:t>
            </w:r>
          </w:p>
        </w:tc>
      </w:tr>
    </w:tbl>
    <w:p w14:paraId="4138F966" w14:textId="77777777" w:rsidR="00A338DA" w:rsidRPr="00CE0903" w:rsidRDefault="00A338DA" w:rsidP="00A338DA">
      <w:pPr>
        <w:spacing w:before="0" w:after="0"/>
        <w:ind w:left="-709" w:right="-710"/>
        <w:rPr>
          <w:rFonts w:cs="Arial"/>
        </w:rPr>
      </w:pPr>
    </w:p>
    <w:p w14:paraId="2CCAABF6" w14:textId="77777777" w:rsidR="00A338DA" w:rsidRPr="00CE0903" w:rsidRDefault="00A338DA" w:rsidP="00A338DA">
      <w:pPr>
        <w:spacing w:before="0" w:after="0"/>
        <w:ind w:left="-709" w:right="-710"/>
        <w:rPr>
          <w:rFonts w:cs="Arial"/>
        </w:rPr>
      </w:pPr>
    </w:p>
    <w:p w14:paraId="7633CA97" w14:textId="037499D8" w:rsidR="00A338DA" w:rsidRPr="00FC3172" w:rsidRDefault="00A338DA" w:rsidP="00A338DA">
      <w:pPr>
        <w:pStyle w:val="SemEspaamento"/>
        <w:jc w:val="center"/>
        <w:rPr>
          <w:b/>
          <w:bCs/>
          <w:sz w:val="28"/>
          <w:szCs w:val="28"/>
        </w:rPr>
      </w:pPr>
      <w:r w:rsidRPr="00FC3172">
        <w:rPr>
          <w:b/>
          <w:bCs/>
          <w:sz w:val="28"/>
          <w:szCs w:val="28"/>
        </w:rPr>
        <w:t>PRODUTO 01 – PLANO DE TRABALHO</w:t>
      </w:r>
    </w:p>
    <w:p w14:paraId="3BEFF4F9" w14:textId="77777777" w:rsidR="00A338DA" w:rsidRDefault="00A338DA" w:rsidP="00A338DA">
      <w:pPr>
        <w:spacing w:before="0" w:after="0"/>
        <w:ind w:left="-709" w:right="-710"/>
        <w:jc w:val="center"/>
        <w:rPr>
          <w:rFonts w:cs="Arial"/>
          <w:b/>
          <w:bCs/>
          <w:sz w:val="28"/>
          <w:szCs w:val="28"/>
        </w:rPr>
      </w:pPr>
    </w:p>
    <w:p w14:paraId="758AC804" w14:textId="774F29F8" w:rsidR="00211EF8" w:rsidRPr="00AB7759" w:rsidRDefault="00211EF8" w:rsidP="00211EF8">
      <w:pPr>
        <w:spacing w:before="0" w:after="0"/>
        <w:ind w:left="-709" w:right="-710"/>
        <w:jc w:val="center"/>
        <w:rPr>
          <w:rFonts w:cs="Arial"/>
          <w:b/>
          <w:bCs/>
          <w:sz w:val="28"/>
          <w:szCs w:val="28"/>
        </w:rPr>
      </w:pPr>
      <w:r w:rsidRPr="00AB7759">
        <w:rPr>
          <w:rFonts w:cs="Arial"/>
          <w:b/>
          <w:bCs/>
          <w:sz w:val="28"/>
          <w:szCs w:val="28"/>
        </w:rPr>
        <w:t xml:space="preserve">Bacia </w:t>
      </w:r>
      <w:r w:rsidR="00AB7759" w:rsidRPr="00AB7759">
        <w:rPr>
          <w:rFonts w:cs="Arial"/>
          <w:b/>
          <w:bCs/>
          <w:sz w:val="28"/>
          <w:szCs w:val="28"/>
        </w:rPr>
        <w:t>dos Afluentes do Alto São Francisco</w:t>
      </w:r>
      <w:r w:rsidRPr="00AB7759">
        <w:rPr>
          <w:rFonts w:cs="Arial"/>
          <w:b/>
          <w:bCs/>
          <w:sz w:val="28"/>
          <w:szCs w:val="28"/>
        </w:rPr>
        <w:t xml:space="preserve"> – </w:t>
      </w:r>
    </w:p>
    <w:p w14:paraId="7F95C081" w14:textId="61C9A8A6" w:rsidR="00A338DA" w:rsidRPr="00AB7759" w:rsidRDefault="00545A23" w:rsidP="00211EF8">
      <w:pPr>
        <w:spacing w:before="0" w:after="0"/>
        <w:ind w:left="-709" w:right="-710"/>
        <w:jc w:val="center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Sub-bacia</w:t>
      </w:r>
      <w:r w:rsidR="002829B7">
        <w:rPr>
          <w:rFonts w:cs="Arial"/>
          <w:b/>
          <w:bCs/>
          <w:sz w:val="28"/>
          <w:szCs w:val="28"/>
        </w:rPr>
        <w:t>s</w:t>
      </w:r>
      <w:r w:rsidR="00211EF8" w:rsidRPr="00AB7759">
        <w:rPr>
          <w:rFonts w:cs="Arial"/>
          <w:b/>
          <w:bCs/>
          <w:sz w:val="28"/>
          <w:szCs w:val="28"/>
        </w:rPr>
        <w:t xml:space="preserve"> d</w:t>
      </w:r>
      <w:r w:rsidR="00AB7759" w:rsidRPr="00AB7759">
        <w:rPr>
          <w:rFonts w:cs="Arial"/>
          <w:b/>
          <w:bCs/>
          <w:sz w:val="28"/>
          <w:szCs w:val="28"/>
        </w:rPr>
        <w:t xml:space="preserve">o Ribeirão dos Patos e </w:t>
      </w:r>
      <w:r w:rsidR="0061387A">
        <w:rPr>
          <w:rFonts w:cs="Arial"/>
          <w:b/>
          <w:bCs/>
          <w:sz w:val="28"/>
          <w:szCs w:val="28"/>
        </w:rPr>
        <w:t xml:space="preserve">do </w:t>
      </w:r>
      <w:r w:rsidR="00AB7759" w:rsidRPr="00AB7759">
        <w:rPr>
          <w:rFonts w:cs="Arial"/>
          <w:b/>
          <w:bCs/>
          <w:sz w:val="28"/>
          <w:szCs w:val="28"/>
        </w:rPr>
        <w:t>Rio Samburá</w:t>
      </w:r>
    </w:p>
    <w:p w14:paraId="2F072314" w14:textId="77777777" w:rsidR="00A338DA" w:rsidRDefault="00A338DA" w:rsidP="00A338DA">
      <w:pPr>
        <w:spacing w:before="0" w:after="0"/>
        <w:ind w:left="-709" w:right="-710"/>
        <w:jc w:val="center"/>
        <w:rPr>
          <w:rFonts w:cs="Arial"/>
          <w:b/>
          <w:bCs/>
          <w:sz w:val="28"/>
          <w:szCs w:val="28"/>
        </w:rPr>
      </w:pPr>
    </w:p>
    <w:tbl>
      <w:tblPr>
        <w:tblStyle w:val="Tabelacomgrade"/>
        <w:tblW w:w="9918" w:type="dxa"/>
        <w:jc w:val="center"/>
        <w:tblBorders>
          <w:top w:val="single" w:sz="12" w:space="0" w:color="808080" w:themeColor="background1" w:themeShade="80"/>
          <w:left w:val="none" w:sz="0" w:space="0" w:color="auto"/>
          <w:bottom w:val="single" w:sz="12" w:space="0" w:color="808080" w:themeColor="background1" w:themeShade="80"/>
          <w:right w:val="none" w:sz="0" w:space="0" w:color="auto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717"/>
        <w:gridCol w:w="599"/>
        <w:gridCol w:w="2596"/>
        <w:gridCol w:w="3006"/>
      </w:tblGrid>
      <w:tr w:rsidR="00A338DA" w:rsidRPr="00B16C61" w14:paraId="7124D799" w14:textId="77777777" w:rsidTr="212E8D6D">
        <w:trPr>
          <w:trHeight w:val="897"/>
          <w:jc w:val="center"/>
        </w:trPr>
        <w:tc>
          <w:tcPr>
            <w:tcW w:w="3827" w:type="dxa"/>
          </w:tcPr>
          <w:p w14:paraId="3FD986D0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sz w:val="16"/>
                <w:szCs w:val="16"/>
              </w:rPr>
              <w:t xml:space="preserve">Elaborado: </w:t>
            </w:r>
          </w:p>
          <w:p w14:paraId="165D95F3" w14:textId="77777777" w:rsidR="00A338DA" w:rsidRDefault="00024EF7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Abmael Junior</w:t>
            </w:r>
          </w:p>
          <w:p w14:paraId="7814EE96" w14:textId="77777777" w:rsidR="0023753D" w:rsidRDefault="0023753D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Alerson Falieri</w:t>
            </w:r>
          </w:p>
          <w:p w14:paraId="1715BD85" w14:textId="4069466E" w:rsidR="0023753D" w:rsidRPr="00024EF7" w:rsidRDefault="0023753D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Carolina Oliveira</w:t>
            </w:r>
          </w:p>
        </w:tc>
        <w:tc>
          <w:tcPr>
            <w:tcW w:w="3261" w:type="dxa"/>
            <w:gridSpan w:val="2"/>
          </w:tcPr>
          <w:p w14:paraId="381456A2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sz w:val="16"/>
                <w:szCs w:val="16"/>
              </w:rPr>
              <w:t xml:space="preserve">Aprovado: </w:t>
            </w:r>
          </w:p>
          <w:p w14:paraId="7F4C4AFB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Marcelo Casiuch</w:t>
            </w:r>
          </w:p>
          <w:p w14:paraId="2CE57FFD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sz w:val="16"/>
                <w:szCs w:val="16"/>
              </w:rPr>
              <w:t>CREA N°: 2002166420</w:t>
            </w:r>
          </w:p>
        </w:tc>
        <w:tc>
          <w:tcPr>
            <w:tcW w:w="2830" w:type="dxa"/>
            <w:vMerge w:val="restart"/>
            <w:vAlign w:val="center"/>
          </w:tcPr>
          <w:p w14:paraId="7B6BC9AC" w14:textId="77777777" w:rsidR="00A338DA" w:rsidRPr="00B16C61" w:rsidRDefault="13E9A38C" w:rsidP="00503F69">
            <w:pPr>
              <w:pStyle w:val="SemEspaamento"/>
            </w:pPr>
            <w:r>
              <w:rPr>
                <w:noProof/>
              </w:rPr>
              <w:drawing>
                <wp:inline distT="0" distB="0" distL="0" distR="0" wp14:anchorId="4A2BF29F" wp14:editId="05E44E66">
                  <wp:extent cx="1772020" cy="887104"/>
                  <wp:effectExtent l="0" t="0" r="0" b="0"/>
                  <wp:docPr id="420005203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020" cy="887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38DA" w:rsidRPr="00B16C61" w14:paraId="752231F7" w14:textId="77777777" w:rsidTr="212E8D6D">
        <w:trPr>
          <w:trHeight w:val="895"/>
          <w:jc w:val="center"/>
        </w:trPr>
        <w:tc>
          <w:tcPr>
            <w:tcW w:w="3827" w:type="dxa"/>
          </w:tcPr>
          <w:p w14:paraId="2D6FFC33" w14:textId="77777777" w:rsidR="00A338DA" w:rsidRPr="00B16C61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B16C61">
              <w:rPr>
                <w:rFonts w:asciiTheme="minorHAnsi" w:hAnsiTheme="minorHAnsi" w:cstheme="minorHAnsi"/>
                <w:sz w:val="16"/>
                <w:szCs w:val="16"/>
              </w:rPr>
              <w:t>Verificado:</w:t>
            </w:r>
          </w:p>
          <w:p w14:paraId="560C39EE" w14:textId="1111EA7A" w:rsidR="00A338DA" w:rsidRPr="0023753D" w:rsidRDefault="00024EF7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Fabio Prates</w:t>
            </w:r>
          </w:p>
        </w:tc>
        <w:tc>
          <w:tcPr>
            <w:tcW w:w="3261" w:type="dxa"/>
            <w:gridSpan w:val="2"/>
          </w:tcPr>
          <w:p w14:paraId="2E17375A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sz w:val="16"/>
                <w:szCs w:val="16"/>
              </w:rPr>
              <w:t>Coordenador Geral:</w:t>
            </w:r>
          </w:p>
          <w:p w14:paraId="4BB35402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Marcelo Casiuch</w:t>
            </w:r>
          </w:p>
          <w:p w14:paraId="39AAA22D" w14:textId="77777777" w:rsidR="00A338DA" w:rsidRPr="00024EF7" w:rsidRDefault="00A338DA" w:rsidP="00503F69">
            <w:pPr>
              <w:pStyle w:val="SemEspaamento"/>
              <w:spacing w:line="276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024EF7">
              <w:rPr>
                <w:rFonts w:asciiTheme="minorHAnsi" w:hAnsiTheme="minorHAnsi" w:cstheme="minorHAnsi"/>
                <w:sz w:val="16"/>
                <w:szCs w:val="16"/>
              </w:rPr>
              <w:t>CREA N°: 2002166420</w:t>
            </w:r>
          </w:p>
        </w:tc>
        <w:tc>
          <w:tcPr>
            <w:tcW w:w="2830" w:type="dxa"/>
            <w:vMerge/>
          </w:tcPr>
          <w:p w14:paraId="621C5CD5" w14:textId="77777777" w:rsidR="00A338DA" w:rsidRPr="00B16C61" w:rsidRDefault="00A338DA" w:rsidP="00503F69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</w:tr>
      <w:tr w:rsidR="00A338DA" w:rsidRPr="00B16C61" w14:paraId="6A3742E9" w14:textId="77777777" w:rsidTr="212E8D6D">
        <w:trPr>
          <w:trHeight w:val="340"/>
          <w:jc w:val="center"/>
        </w:trPr>
        <w:tc>
          <w:tcPr>
            <w:tcW w:w="3827" w:type="dxa"/>
            <w:vAlign w:val="center"/>
          </w:tcPr>
          <w:p w14:paraId="09EA9B9E" w14:textId="77777777" w:rsidR="00901532" w:rsidRDefault="00A338DA" w:rsidP="00901532">
            <w:pPr>
              <w:spacing w:before="0" w:after="0" w:line="276" w:lineRule="auto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B16C61">
              <w:rPr>
                <w:rFonts w:asciiTheme="minorHAnsi" w:hAnsiTheme="minorHAnsi"/>
                <w:sz w:val="16"/>
                <w:szCs w:val="16"/>
              </w:rPr>
              <w:t xml:space="preserve">N° do Documento: </w:t>
            </w:r>
          </w:p>
          <w:p w14:paraId="3BE3C1B9" w14:textId="71D85A41" w:rsidR="00A338DA" w:rsidRPr="00B16C61" w:rsidRDefault="006F1E26" w:rsidP="00901532">
            <w:pPr>
              <w:spacing w:before="0" w:after="0" w:line="276" w:lineRule="auto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AB7759">
              <w:rPr>
                <w:rFonts w:asciiTheme="minorHAnsi" w:hAnsiTheme="minorHAnsi"/>
                <w:sz w:val="16"/>
                <w:szCs w:val="16"/>
              </w:rPr>
              <w:t>08620-</w:t>
            </w:r>
            <w:r w:rsidR="00AB7759" w:rsidRPr="00AB7759">
              <w:rPr>
                <w:rFonts w:asciiTheme="minorHAnsi" w:hAnsiTheme="minorHAnsi"/>
                <w:sz w:val="16"/>
                <w:szCs w:val="16"/>
              </w:rPr>
              <w:t>3RS-</w:t>
            </w:r>
            <w:r w:rsidRPr="00AB7759">
              <w:rPr>
                <w:rFonts w:asciiTheme="minorHAnsi" w:hAnsiTheme="minorHAnsi"/>
                <w:sz w:val="16"/>
                <w:szCs w:val="16"/>
              </w:rPr>
              <w:t>PTR-PHASF-001-R0</w:t>
            </w:r>
            <w:r w:rsidR="00565323">
              <w:rPr>
                <w:rFonts w:asciiTheme="minorHAnsi" w:hAnsiTheme="minorHAnsi"/>
                <w:sz w:val="16"/>
                <w:szCs w:val="16"/>
              </w:rPr>
              <w:t>1</w:t>
            </w:r>
          </w:p>
        </w:tc>
        <w:tc>
          <w:tcPr>
            <w:tcW w:w="599" w:type="dxa"/>
            <w:vAlign w:val="center"/>
          </w:tcPr>
          <w:p w14:paraId="2B8BACC0" w14:textId="77777777" w:rsidR="00A338DA" w:rsidRPr="00B16C61" w:rsidRDefault="00A338DA" w:rsidP="00503F69">
            <w:pPr>
              <w:pStyle w:val="SemEspaamento"/>
              <w:rPr>
                <w:rFonts w:asciiTheme="minorHAnsi" w:hAnsiTheme="minorHAnsi" w:cstheme="minorHAnsi"/>
                <w:sz w:val="16"/>
                <w:szCs w:val="16"/>
              </w:rPr>
            </w:pPr>
            <w:r w:rsidRPr="00B16C61">
              <w:rPr>
                <w:rFonts w:asciiTheme="minorHAnsi" w:hAnsiTheme="minorHAnsi" w:cstheme="minorHAnsi"/>
                <w:sz w:val="16"/>
                <w:szCs w:val="16"/>
              </w:rPr>
              <w:t>Data:</w:t>
            </w:r>
          </w:p>
        </w:tc>
        <w:tc>
          <w:tcPr>
            <w:tcW w:w="2662" w:type="dxa"/>
            <w:vAlign w:val="center"/>
          </w:tcPr>
          <w:p w14:paraId="286F13B9" w14:textId="6D6B998E" w:rsidR="00A338DA" w:rsidRPr="006F1E26" w:rsidRDefault="00FC5305" w:rsidP="00503F69">
            <w:pPr>
              <w:pStyle w:val="SemEspaamento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1</w:t>
            </w:r>
            <w:r w:rsidR="00AB7759" w:rsidRPr="00AB7759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="00211EF8" w:rsidRPr="00AB7759">
              <w:rPr>
                <w:rFonts w:asciiTheme="minorHAnsi" w:hAnsiTheme="minorHAnsi" w:cstheme="minorHAnsi"/>
                <w:sz w:val="16"/>
                <w:szCs w:val="16"/>
              </w:rPr>
              <w:t>/0</w:t>
            </w:r>
            <w:r w:rsidR="00AB7759" w:rsidRPr="00AB7759">
              <w:rPr>
                <w:rFonts w:asciiTheme="minorHAnsi" w:hAnsiTheme="minorHAnsi" w:cstheme="minorHAnsi"/>
                <w:sz w:val="16"/>
                <w:szCs w:val="16"/>
              </w:rPr>
              <w:t>7/</w:t>
            </w:r>
            <w:r w:rsidR="0081015C" w:rsidRPr="00AB7759">
              <w:rPr>
                <w:rFonts w:asciiTheme="minorHAnsi" w:hAnsiTheme="minorHAnsi" w:cstheme="minorHAnsi"/>
                <w:sz w:val="16"/>
                <w:szCs w:val="16"/>
              </w:rPr>
              <w:t>2021</w:t>
            </w:r>
          </w:p>
        </w:tc>
        <w:tc>
          <w:tcPr>
            <w:tcW w:w="2830" w:type="dxa"/>
            <w:vMerge/>
          </w:tcPr>
          <w:p w14:paraId="48546F1B" w14:textId="77777777" w:rsidR="00A338DA" w:rsidRPr="00B16C61" w:rsidRDefault="00A338DA" w:rsidP="00503F69">
            <w:pPr>
              <w:spacing w:before="0" w:after="0"/>
              <w:jc w:val="left"/>
              <w:rPr>
                <w:rFonts w:cs="Arial"/>
                <w:sz w:val="16"/>
                <w:szCs w:val="16"/>
              </w:rPr>
            </w:pPr>
          </w:p>
        </w:tc>
      </w:tr>
    </w:tbl>
    <w:p w14:paraId="33F687C8" w14:textId="32D2B6BA" w:rsidR="00A338DA" w:rsidRPr="00B16C61" w:rsidRDefault="00A338DA" w:rsidP="002C402B">
      <w:pPr>
        <w:sectPr w:rsidR="00A338DA" w:rsidRPr="00B16C61" w:rsidSect="0084307A">
          <w:headerReference w:type="default" r:id="rId18"/>
          <w:footerReference w:type="default" r:id="rId19"/>
          <w:pgSz w:w="11907" w:h="16840" w:code="9"/>
          <w:pgMar w:top="1418" w:right="851" w:bottom="851" w:left="1418" w:header="567" w:footer="1134" w:gutter="0"/>
          <w:cols w:space="720"/>
          <w:docGrid w:linePitch="326"/>
        </w:sectPr>
      </w:pPr>
    </w:p>
    <w:p w14:paraId="12EB7390" w14:textId="77777777" w:rsidR="00E4734A" w:rsidRPr="00B16C61" w:rsidRDefault="00E4734A" w:rsidP="00E4734A">
      <w:pPr>
        <w:spacing w:before="3000" w:after="0"/>
        <w:rPr>
          <w:rFonts w:eastAsiaTheme="minorEastAsia" w:cs="Arial"/>
          <w:smallCaps/>
          <w:szCs w:val="20"/>
        </w:rPr>
      </w:pPr>
    </w:p>
    <w:p w14:paraId="2CEEBD50" w14:textId="77777777" w:rsidR="00A338DA" w:rsidRPr="00B16C61" w:rsidRDefault="00A338DA" w:rsidP="00C81353">
      <w:pPr>
        <w:spacing w:before="6000" w:after="0"/>
        <w:rPr>
          <w:rFonts w:eastAsiaTheme="minorEastAsia" w:cs="Arial"/>
          <w:b/>
          <w:bCs/>
          <w:smallCaps/>
          <w:szCs w:val="20"/>
        </w:rPr>
      </w:pPr>
      <w:r w:rsidRPr="00B16C61">
        <w:rPr>
          <w:rFonts w:eastAsiaTheme="minorEastAsia" w:cs="Arial"/>
          <w:b/>
          <w:bCs/>
          <w:smallCaps/>
          <w:szCs w:val="20"/>
        </w:rPr>
        <w:t>ficha catalográfica</w:t>
      </w:r>
    </w:p>
    <w:p w14:paraId="5DE173E9" w14:textId="77777777" w:rsidR="00A338DA" w:rsidRPr="00B16C61" w:rsidRDefault="00A338DA" w:rsidP="00A338DA">
      <w:r w:rsidRPr="00B16C61">
        <w:rPr>
          <w:noProof/>
          <w:lang w:eastAsia="pt-BR"/>
        </w:rPr>
        <mc:AlternateContent>
          <mc:Choice Requires="wps">
            <w:drawing>
              <wp:inline distT="0" distB="0" distL="0" distR="0" wp14:anchorId="2D28A749" wp14:editId="0BA655BE">
                <wp:extent cx="5686425" cy="1937982"/>
                <wp:effectExtent l="0" t="0" r="28575" b="24765"/>
                <wp:docPr id="1073741857" name="Caixa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6425" cy="193798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816C73" w14:textId="77777777" w:rsidR="005019AB" w:rsidRDefault="005019AB" w:rsidP="00A338DA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ind w:left="567"/>
                              <w:rPr>
                                <w:rFonts w:cs="Arial"/>
                                <w:sz w:val="20"/>
                              </w:rPr>
                            </w:pPr>
                          </w:p>
                          <w:p w14:paraId="3E2A6446" w14:textId="77777777" w:rsidR="005019AB" w:rsidRPr="001F7380" w:rsidRDefault="005019AB" w:rsidP="00A338DA">
                            <w:pPr>
                              <w:rPr>
                                <w:sz w:val="20"/>
                                <w:szCs w:val="18"/>
                              </w:rPr>
                            </w:pPr>
                            <w:r w:rsidRPr="001F7380">
                              <w:rPr>
                                <w:sz w:val="20"/>
                                <w:szCs w:val="18"/>
                              </w:rPr>
                              <w:t>TPF ENGENHARIA</w:t>
                            </w:r>
                          </w:p>
                          <w:p w14:paraId="7B55ABDD" w14:textId="1057DF38" w:rsidR="005019AB" w:rsidRPr="001F7380" w:rsidRDefault="005019AB" w:rsidP="00211EF8">
                            <w:pPr>
                              <w:rPr>
                                <w:sz w:val="20"/>
                                <w:szCs w:val="18"/>
                              </w:rPr>
                            </w:pPr>
                            <w:r>
                              <w:rPr>
                                <w:sz w:val="20"/>
                                <w:szCs w:val="18"/>
                              </w:rPr>
                              <w:t>Execução dos Serviços de diagnóstico e Elaboração de Projeto Hidroambiental em Áreas da Bacia Hidrográfica do Rio São Francisco no Estado de Minas Gerais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 xml:space="preserve"> Produto 1 – Plano de Trabalho - </w:t>
                            </w:r>
                            <w:r w:rsidRPr="00AB7759">
                              <w:rPr>
                                <w:sz w:val="20"/>
                                <w:szCs w:val="18"/>
                              </w:rPr>
                              <w:t xml:space="preserve">Bacia </w:t>
                            </w:r>
                            <w:r w:rsidR="00AB7759" w:rsidRPr="00AB7759">
                              <w:rPr>
                                <w:sz w:val="20"/>
                                <w:szCs w:val="18"/>
                              </w:rPr>
                              <w:t xml:space="preserve">dos Afluentes do Alto São Francisco </w:t>
                            </w:r>
                            <w:r w:rsidR="00CD4A6B" w:rsidRPr="00AB7759">
                              <w:rPr>
                                <w:sz w:val="20"/>
                                <w:szCs w:val="18"/>
                              </w:rPr>
                              <w:t>–</w:t>
                            </w:r>
                            <w:r w:rsidR="00545A23">
                              <w:rPr>
                                <w:sz w:val="20"/>
                                <w:szCs w:val="18"/>
                              </w:rPr>
                              <w:t xml:space="preserve"> Sub-bacia</w:t>
                            </w:r>
                            <w:r w:rsidR="002829B7">
                              <w:rPr>
                                <w:sz w:val="20"/>
                                <w:szCs w:val="18"/>
                              </w:rPr>
                              <w:t>s</w:t>
                            </w:r>
                            <w:r w:rsidR="00545A23">
                              <w:rPr>
                                <w:sz w:val="20"/>
                                <w:szCs w:val="18"/>
                              </w:rPr>
                              <w:t xml:space="preserve"> do</w:t>
                            </w:r>
                            <w:r w:rsidR="00AB7759" w:rsidRPr="00AB7759">
                              <w:rPr>
                                <w:sz w:val="20"/>
                                <w:szCs w:val="18"/>
                              </w:rPr>
                              <w:t xml:space="preserve"> Ribeirão dos Patos e </w:t>
                            </w:r>
                            <w:r w:rsidR="0061387A">
                              <w:rPr>
                                <w:sz w:val="20"/>
                                <w:szCs w:val="18"/>
                              </w:rPr>
                              <w:t xml:space="preserve">do </w:t>
                            </w:r>
                            <w:r w:rsidR="00AB7759" w:rsidRPr="00AB7759">
                              <w:rPr>
                                <w:sz w:val="20"/>
                                <w:szCs w:val="18"/>
                              </w:rPr>
                              <w:t>Rio Samburá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.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 Recife: TPF Engenharia, 202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1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>.</w:t>
                            </w:r>
                          </w:p>
                          <w:p w14:paraId="20AF46B5" w14:textId="53EEBFCA" w:rsidR="005019AB" w:rsidRPr="006D0184" w:rsidRDefault="00C62C8B" w:rsidP="00A338DA">
                            <w:pPr>
                              <w:rPr>
                                <w:sz w:val="20"/>
                                <w:szCs w:val="18"/>
                              </w:rPr>
                            </w:pPr>
                            <w:r w:rsidRPr="006D0184">
                              <w:rPr>
                                <w:sz w:val="20"/>
                                <w:szCs w:val="18"/>
                              </w:rPr>
                              <w:t>3</w:t>
                            </w:r>
                            <w:r w:rsidR="0052680F">
                              <w:rPr>
                                <w:sz w:val="20"/>
                                <w:szCs w:val="18"/>
                              </w:rPr>
                              <w:t>7</w:t>
                            </w:r>
                            <w:r w:rsidR="005019AB" w:rsidRPr="006D0184">
                              <w:rPr>
                                <w:sz w:val="20"/>
                                <w:szCs w:val="18"/>
                              </w:rPr>
                              <w:t>. fl</w:t>
                            </w:r>
                            <w:r w:rsidR="00FC5305">
                              <w:rPr>
                                <w:sz w:val="20"/>
                                <w:szCs w:val="18"/>
                              </w:rPr>
                              <w:t>s</w:t>
                            </w:r>
                            <w:r w:rsidR="005019AB" w:rsidRPr="006D0184">
                              <w:rPr>
                                <w:sz w:val="20"/>
                                <w:szCs w:val="18"/>
                              </w:rPr>
                              <w:t>.</w:t>
                            </w:r>
                          </w:p>
                          <w:p w14:paraId="7F384652" w14:textId="19B759CA" w:rsidR="005019AB" w:rsidRPr="001F7380" w:rsidRDefault="005019AB" w:rsidP="00A338DA">
                            <w:pPr>
                              <w:rPr>
                                <w:sz w:val="20"/>
                                <w:szCs w:val="18"/>
                              </w:rPr>
                            </w:pP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1. 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 xml:space="preserve">Projeto Hidroambiental. 2. 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Recursos Hídricos. 3. 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Revitalização de Bacias.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4. Meio Ambiente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5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Geoprocessamento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20"/>
                                <w:szCs w:val="18"/>
                              </w:rPr>
                              <w:t>CODEVASF</w:t>
                            </w:r>
                            <w:r w:rsidRPr="001F7380">
                              <w:rPr>
                                <w:sz w:val="20"/>
                                <w:szCs w:val="18"/>
                              </w:rPr>
                              <w:t>. TPF.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D28A749" id="Caixa de Texto 2" o:spid="_x0000_s1031" type="#_x0000_t202" style="width:447.75pt;height:15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" fillcolor="window" strokeweight=".5pt">
                <v:textbox>
                  <w:txbxContent>
                    <w:p w14:paraId="56816C73" w14:textId="77777777" w:rsidR="005019AB" w:rsidRDefault="005019AB" w:rsidP="00A338DA">
                      <w:pPr>
                        <w:autoSpaceDE w:val="0"/>
                        <w:autoSpaceDN w:val="0"/>
                        <w:adjustRightInd w:val="0"/>
                        <w:spacing w:after="0"/>
                        <w:ind w:left="567"/>
                        <w:rPr>
                          <w:rFonts w:cs="Arial"/>
                          <w:sz w:val="20"/>
                        </w:rPr>
                      </w:pPr>
                    </w:p>
                    <w:p w14:paraId="3E2A6446" w14:textId="77777777" w:rsidR="005019AB" w:rsidRPr="001F7380" w:rsidRDefault="005019AB" w:rsidP="00A338DA">
                      <w:pPr>
                        <w:rPr>
                          <w:sz w:val="20"/>
                          <w:szCs w:val="18"/>
                        </w:rPr>
                      </w:pPr>
                      <w:r w:rsidRPr="001F7380">
                        <w:rPr>
                          <w:sz w:val="20"/>
                          <w:szCs w:val="18"/>
                        </w:rPr>
                        <w:t>TPF ENGENHARIA</w:t>
                      </w:r>
                    </w:p>
                    <w:p w14:paraId="7B55ABDD" w14:textId="1057DF38" w:rsidR="005019AB" w:rsidRPr="001F7380" w:rsidRDefault="005019AB" w:rsidP="00211EF8">
                      <w:pPr>
                        <w:rPr>
                          <w:sz w:val="20"/>
                          <w:szCs w:val="18"/>
                        </w:rPr>
                      </w:pPr>
                      <w:r>
                        <w:rPr>
                          <w:sz w:val="20"/>
                          <w:szCs w:val="18"/>
                        </w:rPr>
                        <w:t>Execução dos Serviços de diagnóstico e Elaboração de Projeto Hidroambiental em Áreas da Bacia Hidrográfica do Rio São Francisco no Estado de Minas Gerais</w:t>
                      </w:r>
                      <w:r w:rsidRPr="001F7380">
                        <w:rPr>
                          <w:sz w:val="20"/>
                          <w:szCs w:val="18"/>
                        </w:rPr>
                        <w:t>.</w:t>
                      </w:r>
                      <w:r>
                        <w:rPr>
                          <w:sz w:val="20"/>
                          <w:szCs w:val="18"/>
                        </w:rPr>
                        <w:t xml:space="preserve"> Produto 1 – Plano de Trabalho - </w:t>
                      </w:r>
                      <w:r w:rsidRPr="00AB7759">
                        <w:rPr>
                          <w:sz w:val="20"/>
                          <w:szCs w:val="18"/>
                        </w:rPr>
                        <w:t xml:space="preserve">Bacia </w:t>
                      </w:r>
                      <w:r w:rsidR="00AB7759" w:rsidRPr="00AB7759">
                        <w:rPr>
                          <w:sz w:val="20"/>
                          <w:szCs w:val="18"/>
                        </w:rPr>
                        <w:t xml:space="preserve">dos Afluentes do Alto São Francisco </w:t>
                      </w:r>
                      <w:r w:rsidR="00CD4A6B" w:rsidRPr="00AB7759">
                        <w:rPr>
                          <w:sz w:val="20"/>
                          <w:szCs w:val="18"/>
                        </w:rPr>
                        <w:t>–</w:t>
                      </w:r>
                      <w:r w:rsidR="00545A23">
                        <w:rPr>
                          <w:sz w:val="20"/>
                          <w:szCs w:val="18"/>
                        </w:rPr>
                        <w:t xml:space="preserve"> Sub-bacia</w:t>
                      </w:r>
                      <w:r w:rsidR="002829B7">
                        <w:rPr>
                          <w:sz w:val="20"/>
                          <w:szCs w:val="18"/>
                        </w:rPr>
                        <w:t>s</w:t>
                      </w:r>
                      <w:r w:rsidR="00545A23">
                        <w:rPr>
                          <w:sz w:val="20"/>
                          <w:szCs w:val="18"/>
                        </w:rPr>
                        <w:t xml:space="preserve"> do</w:t>
                      </w:r>
                      <w:r w:rsidR="00AB7759" w:rsidRPr="00AB7759">
                        <w:rPr>
                          <w:sz w:val="20"/>
                          <w:szCs w:val="18"/>
                        </w:rPr>
                        <w:t xml:space="preserve"> Ribeirão dos Patos e </w:t>
                      </w:r>
                      <w:r w:rsidR="0061387A">
                        <w:rPr>
                          <w:sz w:val="20"/>
                          <w:szCs w:val="18"/>
                        </w:rPr>
                        <w:t xml:space="preserve">do </w:t>
                      </w:r>
                      <w:r w:rsidR="00AB7759" w:rsidRPr="00AB7759">
                        <w:rPr>
                          <w:sz w:val="20"/>
                          <w:szCs w:val="18"/>
                        </w:rPr>
                        <w:t>Rio Samburá</w:t>
                      </w:r>
                      <w:r>
                        <w:rPr>
                          <w:sz w:val="20"/>
                          <w:szCs w:val="18"/>
                        </w:rPr>
                        <w:t>.</w:t>
                      </w:r>
                      <w:r w:rsidRPr="001F7380">
                        <w:rPr>
                          <w:sz w:val="20"/>
                          <w:szCs w:val="18"/>
                        </w:rPr>
                        <w:t xml:space="preserve"> Recife: TPF Engenharia, 202</w:t>
                      </w:r>
                      <w:r>
                        <w:rPr>
                          <w:sz w:val="20"/>
                          <w:szCs w:val="18"/>
                        </w:rPr>
                        <w:t>1</w:t>
                      </w:r>
                      <w:r w:rsidRPr="001F7380">
                        <w:rPr>
                          <w:sz w:val="20"/>
                          <w:szCs w:val="18"/>
                        </w:rPr>
                        <w:t>.</w:t>
                      </w:r>
                    </w:p>
                    <w:p w14:paraId="20AF46B5" w14:textId="53EEBFCA" w:rsidR="005019AB" w:rsidRPr="006D0184" w:rsidRDefault="00C62C8B" w:rsidP="00A338DA">
                      <w:pPr>
                        <w:rPr>
                          <w:sz w:val="20"/>
                          <w:szCs w:val="18"/>
                        </w:rPr>
                      </w:pPr>
                      <w:r w:rsidRPr="006D0184">
                        <w:rPr>
                          <w:sz w:val="20"/>
                          <w:szCs w:val="18"/>
                        </w:rPr>
                        <w:t>3</w:t>
                      </w:r>
                      <w:r w:rsidR="0052680F">
                        <w:rPr>
                          <w:sz w:val="20"/>
                          <w:szCs w:val="18"/>
                        </w:rPr>
                        <w:t>7</w:t>
                      </w:r>
                      <w:r w:rsidR="005019AB" w:rsidRPr="006D0184">
                        <w:rPr>
                          <w:sz w:val="20"/>
                          <w:szCs w:val="18"/>
                        </w:rPr>
                        <w:t>. fl</w:t>
                      </w:r>
                      <w:r w:rsidR="00FC5305">
                        <w:rPr>
                          <w:sz w:val="20"/>
                          <w:szCs w:val="18"/>
                        </w:rPr>
                        <w:t>s</w:t>
                      </w:r>
                      <w:r w:rsidR="005019AB" w:rsidRPr="006D0184">
                        <w:rPr>
                          <w:sz w:val="20"/>
                          <w:szCs w:val="18"/>
                        </w:rPr>
                        <w:t>.</w:t>
                      </w:r>
                    </w:p>
                    <w:p w14:paraId="7F384652" w14:textId="19B759CA" w:rsidR="005019AB" w:rsidRPr="001F7380" w:rsidRDefault="005019AB" w:rsidP="00A338DA">
                      <w:pPr>
                        <w:rPr>
                          <w:sz w:val="20"/>
                          <w:szCs w:val="18"/>
                        </w:rPr>
                      </w:pPr>
                      <w:r w:rsidRPr="001F7380">
                        <w:rPr>
                          <w:sz w:val="20"/>
                          <w:szCs w:val="18"/>
                        </w:rPr>
                        <w:t xml:space="preserve">1. </w:t>
                      </w:r>
                      <w:r>
                        <w:rPr>
                          <w:sz w:val="20"/>
                          <w:szCs w:val="18"/>
                        </w:rPr>
                        <w:t xml:space="preserve">Projeto Hidroambiental. 2. </w:t>
                      </w:r>
                      <w:r w:rsidRPr="001F7380">
                        <w:rPr>
                          <w:sz w:val="20"/>
                          <w:szCs w:val="18"/>
                        </w:rPr>
                        <w:t xml:space="preserve">Recursos Hídricos. 3. </w:t>
                      </w:r>
                      <w:r>
                        <w:rPr>
                          <w:sz w:val="20"/>
                          <w:szCs w:val="18"/>
                        </w:rPr>
                        <w:t>Revitalização de Bacias.</w:t>
                      </w:r>
                      <w:r w:rsidRPr="001F7380">
                        <w:rPr>
                          <w:sz w:val="20"/>
                          <w:szCs w:val="18"/>
                        </w:rPr>
                        <w:t xml:space="preserve"> </w:t>
                      </w:r>
                      <w:r>
                        <w:rPr>
                          <w:sz w:val="20"/>
                          <w:szCs w:val="18"/>
                        </w:rPr>
                        <w:t>4. Meio Ambiente</w:t>
                      </w:r>
                      <w:r w:rsidRPr="001F7380">
                        <w:rPr>
                          <w:sz w:val="20"/>
                          <w:szCs w:val="18"/>
                        </w:rPr>
                        <w:t xml:space="preserve">. </w:t>
                      </w:r>
                      <w:r>
                        <w:rPr>
                          <w:sz w:val="20"/>
                          <w:szCs w:val="18"/>
                        </w:rPr>
                        <w:t>5</w:t>
                      </w:r>
                      <w:r w:rsidRPr="001F7380">
                        <w:rPr>
                          <w:sz w:val="20"/>
                          <w:szCs w:val="18"/>
                        </w:rPr>
                        <w:t xml:space="preserve">. </w:t>
                      </w:r>
                      <w:r>
                        <w:rPr>
                          <w:sz w:val="20"/>
                          <w:szCs w:val="18"/>
                        </w:rPr>
                        <w:t>Geoprocessamento</w:t>
                      </w:r>
                      <w:r w:rsidRPr="001F7380">
                        <w:rPr>
                          <w:sz w:val="20"/>
                          <w:szCs w:val="18"/>
                        </w:rPr>
                        <w:t xml:space="preserve">. </w:t>
                      </w:r>
                      <w:r>
                        <w:rPr>
                          <w:sz w:val="20"/>
                          <w:szCs w:val="18"/>
                        </w:rPr>
                        <w:t>CODEVASF</w:t>
                      </w:r>
                      <w:r w:rsidRPr="001F7380">
                        <w:rPr>
                          <w:sz w:val="20"/>
                          <w:szCs w:val="18"/>
                        </w:rPr>
                        <w:t>. TPF.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ADBEC04" w14:textId="43731C86" w:rsidR="00E4734A" w:rsidRPr="00B16C61" w:rsidRDefault="00E4734A" w:rsidP="00E4734A">
      <w:r w:rsidRPr="00B16C61">
        <w:br w:type="page"/>
      </w:r>
    </w:p>
    <w:bookmarkStart w:id="0" w:name="_Toc351471058" w:displacedByCustomXml="next"/>
    <w:bookmarkStart w:id="1" w:name="_Toc351471124" w:displacedByCustomXml="next"/>
    <w:sdt>
      <w:sdtPr>
        <w:rPr>
          <w:rFonts w:eastAsia="Calibri" w:cstheme="minorHAnsi"/>
          <w:b/>
          <w:bCs w:val="0"/>
          <w:color w:val="365F91" w:themeColor="accent1" w:themeShade="BF"/>
          <w:sz w:val="24"/>
          <w:szCs w:val="36"/>
        </w:rPr>
        <w:id w:val="206388557"/>
        <w:docPartObj>
          <w:docPartGallery w:val="Table of Contents"/>
          <w:docPartUnique/>
        </w:docPartObj>
      </w:sdtPr>
      <w:sdtEndPr>
        <w:rPr>
          <w:bCs/>
          <w:color w:val="auto"/>
          <w:szCs w:val="22"/>
        </w:rPr>
      </w:sdtEndPr>
      <w:sdtContent>
        <w:p w14:paraId="263C8DD3" w14:textId="3967204C" w:rsidR="00E4734A" w:rsidRPr="00B16C61" w:rsidRDefault="00E4734A" w:rsidP="00C970EF">
          <w:pPr>
            <w:pStyle w:val="CabealhodoSumrio"/>
            <w:shd w:val="clear" w:color="auto" w:fill="auto"/>
            <w:spacing w:line="240" w:lineRule="auto"/>
            <w:jc w:val="center"/>
            <w:rPr>
              <w:b/>
              <w:bCs w:val="0"/>
              <w:color w:val="365F91" w:themeColor="accent1" w:themeShade="BF"/>
              <w:sz w:val="24"/>
              <w:szCs w:val="36"/>
            </w:rPr>
          </w:pPr>
          <w:r w:rsidRPr="00B16C61">
            <w:rPr>
              <w:b/>
              <w:bCs w:val="0"/>
              <w:color w:val="365F91" w:themeColor="accent1" w:themeShade="BF"/>
              <w:sz w:val="24"/>
              <w:szCs w:val="36"/>
            </w:rPr>
            <w:t>SUMÁRIO</w:t>
          </w:r>
        </w:p>
        <w:p w14:paraId="04EAA262" w14:textId="55A56A33" w:rsidR="00F8750B" w:rsidRDefault="00BF4C58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6032193" w:history="1">
            <w:r w:rsidR="00F8750B" w:rsidRPr="00B831B6">
              <w:rPr>
                <w:rStyle w:val="Hyperlink"/>
              </w:rPr>
              <w:t>APRESENTAÇÃO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_Toc76032193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7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38642A32" w14:textId="7780FBD9" w:rsidR="00F8750B" w:rsidRDefault="00FD4ED8">
          <w:pPr>
            <w:pStyle w:val="Sumrio1"/>
            <w:tabs>
              <w:tab w:val="left" w:pos="482"/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hyperlink w:anchor="_Toc76032194" w:history="1">
            <w:r w:rsidR="00F8750B" w:rsidRPr="00B831B6">
              <w:rPr>
                <w:rStyle w:val="Hyperlink"/>
              </w:rPr>
              <w:t>1.</w:t>
            </w:r>
            <w:r w:rsidR="00F8750B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INTRODUÇÃO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_Toc76032194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8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75B39A86" w14:textId="0DFAF9AE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195" w:history="1">
            <w:r w:rsidR="00F8750B" w:rsidRPr="00B831B6">
              <w:rPr>
                <w:rStyle w:val="Hyperlink"/>
              </w:rPr>
              <w:t>1.1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A Codevasf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_Toc76032195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8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063C0922" w14:textId="43F6C6F2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196" w:history="1">
            <w:r w:rsidR="00F8750B" w:rsidRPr="00B831B6">
              <w:rPr>
                <w:rStyle w:val="Hyperlink"/>
              </w:rPr>
              <w:t>1.2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Programa de Revitalização do Rio São Francisco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_Toc76032196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13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483719F8" w14:textId="0EB46BFA" w:rsidR="00F8750B" w:rsidRDefault="00FD4ED8">
          <w:pPr>
            <w:pStyle w:val="Sumrio1"/>
            <w:tabs>
              <w:tab w:val="left" w:pos="482"/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hyperlink w:anchor="_Toc76032197" w:history="1">
            <w:r w:rsidR="00F8750B" w:rsidRPr="00B831B6">
              <w:rPr>
                <w:rStyle w:val="Hyperlink"/>
              </w:rPr>
              <w:t>2.</w:t>
            </w:r>
            <w:r w:rsidR="00F8750B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Metodologia Geral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_Toc76032197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14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04EC16EA" w14:textId="0256F8BC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198" w:history="1">
            <w:r w:rsidR="00F8750B" w:rsidRPr="00B831B6">
              <w:rPr>
                <w:rStyle w:val="Hyperlink"/>
              </w:rPr>
              <w:t>2.1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Metodologias para Gestão do Projeto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_Toc76032198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15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7037BDFC" w14:textId="1BC38C86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199" w:history="1">
            <w:r w:rsidR="00F8750B" w:rsidRPr="00B831B6">
              <w:rPr>
                <w:rStyle w:val="Hyperlink"/>
                <w:rFonts w:ascii="Arial" w:hAnsi="Arial" w:cs="Arial"/>
              </w:rPr>
              <w:t>2.2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  <w:rFonts w:ascii="Arial" w:hAnsi="Arial" w:cs="Arial"/>
              </w:rPr>
              <w:t>Abordagem Técnica Global dos Trabalhos e Desafios Metodológicos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_Toc76032199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18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2580687B" w14:textId="7350FB89" w:rsidR="00F8750B" w:rsidRDefault="00FD4ED8">
          <w:pPr>
            <w:pStyle w:val="Sumrio1"/>
            <w:tabs>
              <w:tab w:val="left" w:pos="482"/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hyperlink w:anchor="_Toc76032200" w:history="1">
            <w:r w:rsidR="00F8750B" w:rsidRPr="00B831B6">
              <w:rPr>
                <w:rStyle w:val="Hyperlink"/>
                <w:rFonts w:cs="Arial"/>
              </w:rPr>
              <w:t>3.</w:t>
            </w:r>
            <w:r w:rsidR="00F8750B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  <w:rFonts w:cs="Arial"/>
              </w:rPr>
              <w:t>Metodologia ESPECÍFICA E PLANO DE TRABALHO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_Toc76032200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20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4A34FAF1" w14:textId="081AADF8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201" w:history="1">
            <w:r w:rsidR="00F8750B" w:rsidRPr="00B831B6">
              <w:rPr>
                <w:rStyle w:val="Hyperlink"/>
                <w:rFonts w:ascii="Arial" w:hAnsi="Arial" w:cs="Arial"/>
              </w:rPr>
              <w:t>3.1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  <w:rFonts w:ascii="Arial" w:hAnsi="Arial" w:cs="Arial"/>
              </w:rPr>
              <w:t>Metodologia para Execução dos Trabalhos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_Toc76032201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20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6D8BDB98" w14:textId="077ED0C5" w:rsidR="00F8750B" w:rsidRDefault="00FD4ED8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color w:val="auto"/>
              <w:sz w:val="22"/>
              <w:szCs w:val="22"/>
              <w:lang w:eastAsia="pt-BR"/>
            </w:rPr>
          </w:pPr>
          <w:hyperlink w:anchor="_Toc76032202" w:history="1">
            <w:r w:rsidR="00F8750B" w:rsidRPr="00B831B6">
              <w:rPr>
                <w:rStyle w:val="Hyperlink"/>
                <w:rFonts w:cs="Arial"/>
              </w:rPr>
              <w:t>3.1.1</w:t>
            </w:r>
            <w:r w:rsidR="00F8750B">
              <w:rPr>
                <w:rFonts w:asciiTheme="minorHAnsi" w:eastAsiaTheme="minorEastAsia" w:hAnsiTheme="minorHAnsi" w:cstheme="minorBidi"/>
                <w:i w:val="0"/>
                <w:iC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  <w:rFonts w:cs="Arial"/>
              </w:rPr>
              <w:t>Etapa 1 - Caracterização da Bacia e Mobilização da População a ser beneficiada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_Toc76032202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20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29745393" w14:textId="729A5587" w:rsidR="00F8750B" w:rsidRDefault="00FD4ED8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color w:val="auto"/>
              <w:sz w:val="22"/>
              <w:szCs w:val="22"/>
              <w:lang w:eastAsia="pt-BR"/>
            </w:rPr>
          </w:pPr>
          <w:hyperlink w:anchor="_Toc76032203" w:history="1">
            <w:r w:rsidR="00F8750B" w:rsidRPr="00B831B6">
              <w:rPr>
                <w:rStyle w:val="Hyperlink"/>
              </w:rPr>
              <w:t>3.1.2</w:t>
            </w:r>
            <w:r w:rsidR="00F8750B">
              <w:rPr>
                <w:rFonts w:asciiTheme="minorHAnsi" w:eastAsiaTheme="minorEastAsia" w:hAnsiTheme="minorHAnsi" w:cstheme="minorBidi"/>
                <w:i w:val="0"/>
                <w:iC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Etapa 2 – Cadastro das Propriedades Rurais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_Toc76032203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22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6EB703E5" w14:textId="37F74B47" w:rsidR="00F8750B" w:rsidRDefault="00FD4ED8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color w:val="auto"/>
              <w:sz w:val="22"/>
              <w:szCs w:val="22"/>
              <w:lang w:eastAsia="pt-BR"/>
            </w:rPr>
          </w:pPr>
          <w:hyperlink w:anchor="_Toc76032204" w:history="1">
            <w:r w:rsidR="00F8750B" w:rsidRPr="00B831B6">
              <w:rPr>
                <w:rStyle w:val="Hyperlink"/>
              </w:rPr>
              <w:t>3.1.3</w:t>
            </w:r>
            <w:r w:rsidR="00F8750B">
              <w:rPr>
                <w:rFonts w:asciiTheme="minorHAnsi" w:eastAsiaTheme="minorEastAsia" w:hAnsiTheme="minorHAnsi" w:cstheme="minorBidi"/>
                <w:i w:val="0"/>
                <w:iC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Etapa 3 – Projetos de Engenharia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_Toc76032204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24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7E1D4BB1" w14:textId="68E0F7B8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205" w:history="1">
            <w:r w:rsidR="00F8750B" w:rsidRPr="00B831B6">
              <w:rPr>
                <w:rStyle w:val="Hyperlink"/>
              </w:rPr>
              <w:t>3.2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Fluxograma Detalhado das Atividades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_Toc76032205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25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44EDCDE5" w14:textId="32E37ED7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206" w:history="1">
            <w:r w:rsidR="00F8750B" w:rsidRPr="00B831B6">
              <w:rPr>
                <w:rStyle w:val="Hyperlink"/>
              </w:rPr>
              <w:t>3.3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Cronograma Físico de Execução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_Toc76032206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25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7200A91F" w14:textId="131C6EB9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207" w:history="1">
            <w:r w:rsidR="00F8750B" w:rsidRPr="00B831B6">
              <w:rPr>
                <w:rStyle w:val="Hyperlink"/>
              </w:rPr>
              <w:t>3.4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Estrutura Organizacional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_Toc76032207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25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1E650FC9" w14:textId="09808416" w:rsidR="00F8750B" w:rsidRDefault="00FD4ED8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color w:val="auto"/>
              <w:sz w:val="22"/>
              <w:szCs w:val="22"/>
              <w:lang w:eastAsia="pt-BR"/>
            </w:rPr>
          </w:pPr>
          <w:hyperlink w:anchor="_Toc76032208" w:history="1">
            <w:r w:rsidR="00F8750B" w:rsidRPr="00B831B6">
              <w:rPr>
                <w:rStyle w:val="Hyperlink"/>
              </w:rPr>
              <w:t>3.4.1</w:t>
            </w:r>
            <w:r w:rsidR="00F8750B">
              <w:rPr>
                <w:rFonts w:asciiTheme="minorHAnsi" w:eastAsiaTheme="minorEastAsia" w:hAnsiTheme="minorHAnsi" w:cstheme="minorBidi"/>
                <w:i w:val="0"/>
                <w:iCs w:val="0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Equipe Técnica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_Toc76032208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26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261B5FDF" w14:textId="2343B2D8" w:rsidR="00F8750B" w:rsidRDefault="00FD4ED8">
          <w:pPr>
            <w:pStyle w:val="Sumrio2"/>
            <w:tabs>
              <w:tab w:val="left" w:pos="958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t-BR"/>
            </w:rPr>
          </w:pPr>
          <w:hyperlink w:anchor="_Toc76032209" w:history="1">
            <w:r w:rsidR="00F8750B" w:rsidRPr="00B831B6">
              <w:rPr>
                <w:rStyle w:val="Hyperlink"/>
              </w:rPr>
              <w:t>3.5</w:t>
            </w:r>
            <w:r w:rsidR="00F8750B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t-BR"/>
              </w:rPr>
              <w:tab/>
            </w:r>
            <w:r w:rsidR="00F8750B" w:rsidRPr="00B831B6">
              <w:rPr>
                <w:rStyle w:val="Hyperlink"/>
              </w:rPr>
              <w:t>Produtos Esperados e Forma de Apresentação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_Toc76032209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31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0339BD4A" w14:textId="284A2F2D" w:rsidR="00F8750B" w:rsidRDefault="00FD4ED8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hyperlink w:anchor="_Toc76032210" w:history="1">
            <w:r w:rsidR="00F8750B" w:rsidRPr="00B831B6">
              <w:rPr>
                <w:rStyle w:val="Hyperlink"/>
              </w:rPr>
              <w:t>ANEXOS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_Toc76032210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32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591F7A1A" w14:textId="4F8C3AF0" w:rsidR="00F8750B" w:rsidRDefault="00FD4ED8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hyperlink w:anchor="_Toc76032211" w:history="1">
            <w:r w:rsidR="00F8750B" w:rsidRPr="00B831B6">
              <w:rPr>
                <w:rStyle w:val="Hyperlink"/>
              </w:rPr>
              <w:t>Anexo I – Ficha de Cadastramento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_Toc76032211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33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279C1675" w14:textId="0041EC9C" w:rsidR="00F8750B" w:rsidRDefault="00FD4ED8">
          <w:pPr>
            <w:pStyle w:val="Sumrio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 w:val="22"/>
              <w:szCs w:val="22"/>
              <w:lang w:eastAsia="pt-BR"/>
            </w:rPr>
          </w:pPr>
          <w:hyperlink w:anchor="_Toc76032212" w:history="1">
            <w:r w:rsidR="00F8750B" w:rsidRPr="00B831B6">
              <w:rPr>
                <w:rStyle w:val="Hyperlink"/>
              </w:rPr>
              <w:t>Anexo II – Termo de Anuência Revitalização</w:t>
            </w:r>
            <w:r w:rsidR="00F8750B">
              <w:rPr>
                <w:noProof/>
                <w:webHidden/>
              </w:rPr>
              <w:tab/>
            </w:r>
            <w:r w:rsidR="00F8750B">
              <w:rPr>
                <w:noProof/>
                <w:webHidden/>
              </w:rPr>
              <w:fldChar w:fldCharType="begin"/>
            </w:r>
            <w:r w:rsidR="00F8750B">
              <w:rPr>
                <w:noProof/>
                <w:webHidden/>
              </w:rPr>
              <w:instrText xml:space="preserve"> PAGEREF _Toc76032212 \h </w:instrText>
            </w:r>
            <w:r w:rsidR="00F8750B">
              <w:rPr>
                <w:noProof/>
                <w:webHidden/>
              </w:rPr>
            </w:r>
            <w:r w:rsidR="00F8750B">
              <w:rPr>
                <w:noProof/>
                <w:webHidden/>
              </w:rPr>
              <w:fldChar w:fldCharType="separate"/>
            </w:r>
            <w:r w:rsidR="006D0E92">
              <w:rPr>
                <w:noProof/>
                <w:webHidden/>
              </w:rPr>
              <w:t>36</w:t>
            </w:r>
            <w:r w:rsidR="00F8750B">
              <w:rPr>
                <w:noProof/>
                <w:webHidden/>
              </w:rPr>
              <w:fldChar w:fldCharType="end"/>
            </w:r>
          </w:hyperlink>
        </w:p>
        <w:p w14:paraId="7C19B037" w14:textId="2A165D46" w:rsidR="00E4734A" w:rsidRPr="00B16C61" w:rsidRDefault="00BF4C58">
          <w:r>
            <w:rPr>
              <w:rFonts w:ascii="Arial Negrito" w:hAnsi="Arial Negrito"/>
              <w:color w:val="365F91" w:themeColor="accent1" w:themeShade="BF"/>
              <w:szCs w:val="20"/>
            </w:rPr>
            <w:fldChar w:fldCharType="end"/>
          </w:r>
        </w:p>
      </w:sdtContent>
    </w:sdt>
    <w:p w14:paraId="6C98EE78" w14:textId="77777777" w:rsidR="007614F0" w:rsidRDefault="007614F0" w:rsidP="00E4734A">
      <w:pPr>
        <w:pStyle w:val="ndicedeilustraes"/>
        <w:jc w:val="center"/>
        <w:rPr>
          <w:b/>
          <w:bCs/>
        </w:rPr>
      </w:pPr>
      <w:bookmarkStart w:id="2" w:name="_Hlk52352917"/>
    </w:p>
    <w:p w14:paraId="4897BD8C" w14:textId="06F4926A" w:rsidR="007614F0" w:rsidRDefault="007614F0" w:rsidP="00E4734A">
      <w:pPr>
        <w:pStyle w:val="ndicedeilustraes"/>
        <w:jc w:val="center"/>
        <w:rPr>
          <w:b/>
          <w:bCs/>
        </w:rPr>
      </w:pPr>
      <w:r>
        <w:rPr>
          <w:b/>
          <w:bCs/>
        </w:rPr>
        <w:br w:type="page"/>
      </w:r>
    </w:p>
    <w:p w14:paraId="29427C85" w14:textId="3FB4CE09" w:rsidR="00E4734A" w:rsidRPr="00B16C61" w:rsidRDefault="00E4734A" w:rsidP="00E4734A">
      <w:pPr>
        <w:pStyle w:val="ndicedeilustraes"/>
        <w:jc w:val="center"/>
        <w:rPr>
          <w:b/>
          <w:bCs/>
        </w:rPr>
      </w:pPr>
      <w:r w:rsidRPr="00B16C61">
        <w:rPr>
          <w:b/>
          <w:bCs/>
        </w:rPr>
        <w:lastRenderedPageBreak/>
        <w:t xml:space="preserve">LISTA DE </w:t>
      </w:r>
      <w:r w:rsidR="00717CA2">
        <w:rPr>
          <w:b/>
          <w:bCs/>
        </w:rPr>
        <w:t>TABELAS</w:t>
      </w:r>
    </w:p>
    <w:bookmarkEnd w:id="2"/>
    <w:p w14:paraId="14E6D5AF" w14:textId="469F8268" w:rsidR="00F8750B" w:rsidRDefault="00717CA2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r>
        <w:fldChar w:fldCharType="begin"/>
      </w:r>
      <w:r>
        <w:instrText xml:space="preserve"> TOC \h \z \c "Tabela" </w:instrText>
      </w:r>
      <w:r>
        <w:fldChar w:fldCharType="separate"/>
      </w:r>
      <w:hyperlink w:anchor="_Toc76032213" w:history="1">
        <w:r w:rsidR="00F8750B" w:rsidRPr="001D47AD">
          <w:rPr>
            <w:rStyle w:val="Hyperlink"/>
          </w:rPr>
          <w:t>Tabela 3.1 - Equipe Técnica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_Toc76032213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27</w:t>
        </w:r>
        <w:r w:rsidR="00F8750B">
          <w:rPr>
            <w:noProof/>
            <w:webHidden/>
          </w:rPr>
          <w:fldChar w:fldCharType="end"/>
        </w:r>
      </w:hyperlink>
    </w:p>
    <w:p w14:paraId="76A0498D" w14:textId="62383E46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14" w:history="1">
        <w:r w:rsidR="00F8750B" w:rsidRPr="001D47AD">
          <w:rPr>
            <w:rStyle w:val="Hyperlink"/>
          </w:rPr>
          <w:t>Tabela 3.2 - Produtos a Serem Entregues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_Toc76032214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31</w:t>
        </w:r>
        <w:r w:rsidR="00F8750B">
          <w:rPr>
            <w:noProof/>
            <w:webHidden/>
          </w:rPr>
          <w:fldChar w:fldCharType="end"/>
        </w:r>
      </w:hyperlink>
    </w:p>
    <w:p w14:paraId="533F222A" w14:textId="7E32A227" w:rsidR="0006464A" w:rsidRDefault="00717CA2" w:rsidP="000D7C24">
      <w:r>
        <w:fldChar w:fldCharType="end"/>
      </w:r>
    </w:p>
    <w:p w14:paraId="13023056" w14:textId="77777777" w:rsidR="0023753D" w:rsidRDefault="0023753D" w:rsidP="000D7C24">
      <w:pPr>
        <w:sectPr w:rsidR="0023753D" w:rsidSect="00017E9C">
          <w:headerReference w:type="default" r:id="rId20"/>
          <w:footerReference w:type="default" r:id="rId21"/>
          <w:pgSz w:w="11907" w:h="16840" w:code="9"/>
          <w:pgMar w:top="1513" w:right="851" w:bottom="851" w:left="1418" w:header="567" w:footer="1134" w:gutter="0"/>
          <w:cols w:space="720"/>
          <w:docGrid w:linePitch="326"/>
        </w:sectPr>
      </w:pPr>
    </w:p>
    <w:p w14:paraId="1F59D1D1" w14:textId="73D936F6" w:rsidR="0006464A" w:rsidRDefault="0023753D" w:rsidP="0023753D">
      <w:pPr>
        <w:pStyle w:val="ndicedeilustraes"/>
        <w:jc w:val="center"/>
        <w:rPr>
          <w:b/>
          <w:bCs/>
        </w:rPr>
      </w:pPr>
      <w:r w:rsidRPr="0023753D">
        <w:rPr>
          <w:b/>
          <w:bCs/>
        </w:rPr>
        <w:lastRenderedPageBreak/>
        <w:t>LISTA DE FIGURAS</w:t>
      </w:r>
    </w:p>
    <w:p w14:paraId="4B1E07E3" w14:textId="548936C4" w:rsidR="00F8750B" w:rsidRDefault="0023753D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r>
        <w:fldChar w:fldCharType="begin"/>
      </w:r>
      <w:r>
        <w:instrText xml:space="preserve"> TOC \h \z \c "Figura" </w:instrText>
      </w:r>
      <w:r>
        <w:fldChar w:fldCharType="separate"/>
      </w:r>
      <w:hyperlink w:anchor="_Toc76032215" w:history="1">
        <w:r w:rsidR="00F8750B" w:rsidRPr="005C2BB4">
          <w:rPr>
            <w:rStyle w:val="Hyperlink"/>
          </w:rPr>
          <w:t>Figura 1.1 - Área de Atuação da Codevasf no Território Brasileiro – 2021.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_Toc76032215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9</w:t>
        </w:r>
        <w:r w:rsidR="00F8750B">
          <w:rPr>
            <w:noProof/>
            <w:webHidden/>
          </w:rPr>
          <w:fldChar w:fldCharType="end"/>
        </w:r>
      </w:hyperlink>
    </w:p>
    <w:p w14:paraId="5A216315" w14:textId="347A5269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16" w:history="1">
        <w:r w:rsidR="00F8750B" w:rsidRPr="005C2BB4">
          <w:rPr>
            <w:rStyle w:val="Hyperlink"/>
          </w:rPr>
          <w:t>Figura 1.2 - Unidades Administrativas da CODEVASF.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_Toc76032216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12</w:t>
        </w:r>
        <w:r w:rsidR="00F8750B">
          <w:rPr>
            <w:noProof/>
            <w:webHidden/>
          </w:rPr>
          <w:fldChar w:fldCharType="end"/>
        </w:r>
      </w:hyperlink>
    </w:p>
    <w:p w14:paraId="4DE311BE" w14:textId="61F9A738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r:id="rId22" w:anchor="_Toc76032217" w:history="1">
        <w:r w:rsidR="00F8750B" w:rsidRPr="005C2BB4">
          <w:rPr>
            <w:rStyle w:val="Hyperlink"/>
          </w:rPr>
          <w:t>Figura 2.1 - Áreas de Conhecimento para a Gestão do Projeto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_Toc76032217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15</w:t>
        </w:r>
        <w:r w:rsidR="00F8750B">
          <w:rPr>
            <w:noProof/>
            <w:webHidden/>
          </w:rPr>
          <w:fldChar w:fldCharType="end"/>
        </w:r>
      </w:hyperlink>
    </w:p>
    <w:p w14:paraId="1B2C7C32" w14:textId="71E3A400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r:id="rId23" w:anchor="_Toc76032218" w:history="1">
        <w:r w:rsidR="00F8750B" w:rsidRPr="005C2BB4">
          <w:rPr>
            <w:rStyle w:val="Hyperlink"/>
          </w:rPr>
          <w:t>Figura 2.2 - Relações entre Grupos de Processos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_Toc76032218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16</w:t>
        </w:r>
        <w:r w:rsidR="00F8750B">
          <w:rPr>
            <w:noProof/>
            <w:webHidden/>
          </w:rPr>
          <w:fldChar w:fldCharType="end"/>
        </w:r>
      </w:hyperlink>
    </w:p>
    <w:p w14:paraId="14A5394C" w14:textId="307B903B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19" w:history="1">
        <w:r w:rsidR="00F8750B" w:rsidRPr="005C2BB4">
          <w:rPr>
            <w:rStyle w:val="Hyperlink"/>
          </w:rPr>
          <w:t>Figura 2.3 - Exemplo de Dashboard Produzido Através de Ferramenta BI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_Toc76032219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17</w:t>
        </w:r>
        <w:r w:rsidR="00F8750B">
          <w:rPr>
            <w:noProof/>
            <w:webHidden/>
          </w:rPr>
          <w:fldChar w:fldCharType="end"/>
        </w:r>
      </w:hyperlink>
    </w:p>
    <w:p w14:paraId="2193D5C1" w14:textId="62DADFE3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20" w:history="1">
        <w:r w:rsidR="00F8750B" w:rsidRPr="005C2BB4">
          <w:rPr>
            <w:rStyle w:val="Hyperlink"/>
          </w:rPr>
          <w:t>Figura 3.1 - Cadastro com Aplicativo de Celular Formulário Inteligente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_Toc76032220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23</w:t>
        </w:r>
        <w:r w:rsidR="00F8750B">
          <w:rPr>
            <w:noProof/>
            <w:webHidden/>
          </w:rPr>
          <w:fldChar w:fldCharType="end"/>
        </w:r>
      </w:hyperlink>
    </w:p>
    <w:p w14:paraId="3F7C08FB" w14:textId="07FF02F3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21" w:history="1">
        <w:r w:rsidR="00F8750B" w:rsidRPr="005C2BB4">
          <w:rPr>
            <w:rStyle w:val="Hyperlink"/>
          </w:rPr>
          <w:t>Figura 3.2 - Organograma da Equipe Técnica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_Toc76032221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28</w:t>
        </w:r>
        <w:r w:rsidR="00F8750B">
          <w:rPr>
            <w:noProof/>
            <w:webHidden/>
          </w:rPr>
          <w:fldChar w:fldCharType="end"/>
        </w:r>
      </w:hyperlink>
    </w:p>
    <w:p w14:paraId="1471640C" w14:textId="4E27A51E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22" w:history="1">
        <w:r w:rsidR="00F8750B" w:rsidRPr="005C2BB4">
          <w:rPr>
            <w:rStyle w:val="Hyperlink"/>
          </w:rPr>
          <w:t>Figura 3.3 - Fluxograma das Atividades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_Toc76032222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29</w:t>
        </w:r>
        <w:r w:rsidR="00F8750B">
          <w:rPr>
            <w:noProof/>
            <w:webHidden/>
          </w:rPr>
          <w:fldChar w:fldCharType="end"/>
        </w:r>
      </w:hyperlink>
    </w:p>
    <w:p w14:paraId="5D17D22F" w14:textId="40EAA429" w:rsidR="00F8750B" w:rsidRDefault="00FD4ED8">
      <w:pPr>
        <w:pStyle w:val="ndicedeilustraes"/>
        <w:rPr>
          <w:rFonts w:asciiTheme="minorHAnsi" w:eastAsiaTheme="minorEastAsia" w:hAnsiTheme="minorHAnsi" w:cstheme="minorBidi"/>
          <w:noProof/>
          <w:color w:val="auto"/>
          <w:sz w:val="22"/>
          <w:lang w:eastAsia="pt-BR"/>
        </w:rPr>
      </w:pPr>
      <w:hyperlink w:anchor="_Toc76032223" w:history="1">
        <w:r w:rsidR="00F8750B" w:rsidRPr="005C2BB4">
          <w:rPr>
            <w:rStyle w:val="Hyperlink"/>
          </w:rPr>
          <w:t>Figura 3.4 - Cronograma Físico de Execução</w:t>
        </w:r>
        <w:r w:rsidR="00F8750B">
          <w:rPr>
            <w:noProof/>
            <w:webHidden/>
          </w:rPr>
          <w:tab/>
        </w:r>
        <w:r w:rsidR="00F8750B">
          <w:rPr>
            <w:noProof/>
            <w:webHidden/>
          </w:rPr>
          <w:fldChar w:fldCharType="begin"/>
        </w:r>
        <w:r w:rsidR="00F8750B">
          <w:rPr>
            <w:noProof/>
            <w:webHidden/>
          </w:rPr>
          <w:instrText xml:space="preserve"> PAGEREF _Toc76032223 \h </w:instrText>
        </w:r>
        <w:r w:rsidR="00F8750B">
          <w:rPr>
            <w:noProof/>
            <w:webHidden/>
          </w:rPr>
        </w:r>
        <w:r w:rsidR="00F8750B">
          <w:rPr>
            <w:noProof/>
            <w:webHidden/>
          </w:rPr>
          <w:fldChar w:fldCharType="separate"/>
        </w:r>
        <w:r w:rsidR="006D0E92">
          <w:rPr>
            <w:noProof/>
            <w:webHidden/>
          </w:rPr>
          <w:t>30</w:t>
        </w:r>
        <w:r w:rsidR="00F8750B">
          <w:rPr>
            <w:noProof/>
            <w:webHidden/>
          </w:rPr>
          <w:fldChar w:fldCharType="end"/>
        </w:r>
      </w:hyperlink>
    </w:p>
    <w:p w14:paraId="6F1E628A" w14:textId="75E74D42" w:rsidR="0023753D" w:rsidRPr="0023753D" w:rsidRDefault="0023753D" w:rsidP="0023753D">
      <w:r>
        <w:fldChar w:fldCharType="end"/>
      </w:r>
    </w:p>
    <w:p w14:paraId="60D4F221" w14:textId="77777777" w:rsidR="0006464A" w:rsidRDefault="0006464A" w:rsidP="000D7C24"/>
    <w:p w14:paraId="3699C5F8" w14:textId="77777777" w:rsidR="0006464A" w:rsidRDefault="0006464A" w:rsidP="000D7C24"/>
    <w:p w14:paraId="22163495" w14:textId="6CFC6F34" w:rsidR="00C351A8" w:rsidRDefault="00C351A8" w:rsidP="00C351A8">
      <w:pPr>
        <w:tabs>
          <w:tab w:val="left" w:pos="2073"/>
        </w:tabs>
      </w:pPr>
      <w:r>
        <w:tab/>
      </w:r>
    </w:p>
    <w:p w14:paraId="7B105F34" w14:textId="343193B6" w:rsidR="00C351A8" w:rsidRPr="00C351A8" w:rsidRDefault="00C351A8" w:rsidP="00C351A8">
      <w:pPr>
        <w:tabs>
          <w:tab w:val="left" w:pos="2073"/>
        </w:tabs>
        <w:sectPr w:rsidR="00C351A8" w:rsidRPr="00C351A8" w:rsidSect="00017E9C">
          <w:pgSz w:w="11907" w:h="16840" w:code="9"/>
          <w:pgMar w:top="1513" w:right="851" w:bottom="851" w:left="1418" w:header="567" w:footer="1134" w:gutter="0"/>
          <w:cols w:space="720"/>
          <w:docGrid w:linePitch="326"/>
        </w:sectPr>
      </w:pPr>
      <w:r>
        <w:tab/>
      </w:r>
    </w:p>
    <w:p w14:paraId="1E1B549C" w14:textId="51CC5EC7" w:rsidR="00424A0C" w:rsidRDefault="00424A0C" w:rsidP="004920AB">
      <w:pPr>
        <w:pStyle w:val="Ttulo1"/>
        <w:numPr>
          <w:ilvl w:val="0"/>
          <w:numId w:val="0"/>
        </w:numPr>
        <w:ind w:left="567" w:hanging="567"/>
        <w:jc w:val="left"/>
      </w:pPr>
      <w:bookmarkStart w:id="3" w:name="_Toc50555363"/>
      <w:bookmarkStart w:id="4" w:name="_Toc50555757"/>
      <w:bookmarkStart w:id="5" w:name="_Toc76032193"/>
      <w:bookmarkStart w:id="6" w:name="_Toc50555364"/>
      <w:bookmarkStart w:id="7" w:name="_Toc50555758"/>
      <w:bookmarkEnd w:id="1"/>
      <w:bookmarkEnd w:id="0"/>
      <w:r w:rsidRPr="00B16C61">
        <w:lastRenderedPageBreak/>
        <w:t>APRESENTAÇÃO</w:t>
      </w:r>
      <w:bookmarkEnd w:id="3"/>
      <w:bookmarkEnd w:id="4"/>
      <w:bookmarkEnd w:id="5"/>
    </w:p>
    <w:p w14:paraId="198995D4" w14:textId="77777777" w:rsidR="00424A0C" w:rsidRDefault="00424A0C" w:rsidP="00424A0C">
      <w:r w:rsidRPr="00B16C61">
        <w:t xml:space="preserve">A </w:t>
      </w:r>
      <w:r w:rsidRPr="00B16C61">
        <w:rPr>
          <w:b/>
          <w:bCs/>
        </w:rPr>
        <w:t>TPF Engenharia</w:t>
      </w:r>
      <w:r w:rsidRPr="00B16C61">
        <w:t xml:space="preserve"> apresenta o presente </w:t>
      </w:r>
      <w:r>
        <w:t>plano de trabalho</w:t>
      </w:r>
      <w:r w:rsidRPr="00B16C61">
        <w:t xml:space="preserve">, </w:t>
      </w:r>
      <w:r w:rsidRPr="00595A25">
        <w:t xml:space="preserve">que se constitui em requisito </w:t>
      </w:r>
      <w:r>
        <w:t>do Contrato de P</w:t>
      </w:r>
      <w:r w:rsidRPr="00B16C61">
        <w:t xml:space="preserve">restação de </w:t>
      </w:r>
      <w:r>
        <w:t>S</w:t>
      </w:r>
      <w:r w:rsidRPr="00B16C61">
        <w:t xml:space="preserve">erviços </w:t>
      </w:r>
      <w:r>
        <w:t>de Diagnóstico e Elaboração de Projeto Hidroambiental em Áreas da Bacia Hidrográfica do Rio São Francisco</w:t>
      </w:r>
      <w:r w:rsidRPr="00B16C61">
        <w:t xml:space="preserve">, firmado em </w:t>
      </w:r>
      <w:r>
        <w:t>30/12/2020</w:t>
      </w:r>
      <w:r w:rsidRPr="00B16C61">
        <w:t xml:space="preserve"> entre a </w:t>
      </w:r>
      <w:r>
        <w:t>CODEVASF</w:t>
      </w:r>
      <w:r w:rsidRPr="00B16C61">
        <w:t xml:space="preserve"> e a TPF Engenharia Ltda., o qual formaliza o compromisso da </w:t>
      </w:r>
      <w:r w:rsidRPr="00B16C61">
        <w:rPr>
          <w:b/>
        </w:rPr>
        <w:t xml:space="preserve">TPF </w:t>
      </w:r>
      <w:r w:rsidRPr="00B16C61">
        <w:t>na prestação de serviços dentro de um Sistema de Qualidade estabelecido a partir de padrões, metodologia e demais procedimentos aplicáveis a todo o desenvolvimento dos trabalhos.</w:t>
      </w:r>
    </w:p>
    <w:p w14:paraId="4E459F7C" w14:textId="161B24F0" w:rsidR="00424A0C" w:rsidRDefault="00424A0C" w:rsidP="00424A0C">
      <w:r w:rsidRPr="00B16C61">
        <w:t xml:space="preserve">Dentro desse contexto se enquadra o atual trabalho, o qual tem por finalidade subsidiar </w:t>
      </w:r>
      <w:r w:rsidRPr="00AB7759">
        <w:t xml:space="preserve">a </w:t>
      </w:r>
      <w:r w:rsidRPr="00AB7759">
        <w:rPr>
          <w:b/>
          <w:bCs/>
        </w:rPr>
        <w:t>CODEVASF</w:t>
      </w:r>
      <w:r w:rsidRPr="00AB7759">
        <w:t xml:space="preserve"> n</w:t>
      </w:r>
      <w:r w:rsidR="00545A23">
        <w:t>o</w:t>
      </w:r>
      <w:r w:rsidRPr="00AB7759">
        <w:t xml:space="preserve"> embasamento dos Diagnósticos e Projetos Hidroambientais na Bacia </w:t>
      </w:r>
      <w:r w:rsidR="00545A23">
        <w:t xml:space="preserve">Hidrográfica </w:t>
      </w:r>
      <w:r w:rsidR="00AB7759" w:rsidRPr="00AB7759">
        <w:t xml:space="preserve">dos Afluentes do Alto São Francisco </w:t>
      </w:r>
      <w:r w:rsidRPr="00AB7759">
        <w:t>–</w:t>
      </w:r>
      <w:r w:rsidR="00AB7759" w:rsidRPr="00AB7759">
        <w:t xml:space="preserve"> </w:t>
      </w:r>
      <w:r w:rsidR="00545A23">
        <w:t>Sub-bacia</w:t>
      </w:r>
      <w:r w:rsidR="002829B7">
        <w:t>s</w:t>
      </w:r>
      <w:r w:rsidRPr="00AB7759">
        <w:t xml:space="preserve"> d</w:t>
      </w:r>
      <w:r w:rsidR="00AB7759" w:rsidRPr="00AB7759">
        <w:t>o Ribeirão dos Patos e</w:t>
      </w:r>
      <w:r w:rsidR="00545A23">
        <w:t xml:space="preserve"> Rio</w:t>
      </w:r>
      <w:r w:rsidR="00AB7759" w:rsidRPr="00AB7759">
        <w:t xml:space="preserve"> Samburá</w:t>
      </w:r>
      <w:r w:rsidRPr="00B16C61">
        <w:t xml:space="preserve">, abrangendo os seguintes </w:t>
      </w:r>
      <w:r>
        <w:t>produtos</w:t>
      </w:r>
      <w:r w:rsidRPr="00B16C61">
        <w:t xml:space="preserve">:  </w:t>
      </w:r>
    </w:p>
    <w:p w14:paraId="60043E19" w14:textId="77777777" w:rsidR="00424A0C" w:rsidRPr="00024EF7" w:rsidRDefault="00424A0C" w:rsidP="00424A0C">
      <w:pPr>
        <w:numPr>
          <w:ilvl w:val="0"/>
          <w:numId w:val="38"/>
        </w:numPr>
      </w:pPr>
      <w:r w:rsidRPr="005D752A">
        <w:rPr>
          <w:i/>
          <w:iCs/>
        </w:rPr>
        <w:t>Diagnóstic</w:t>
      </w:r>
      <w:r>
        <w:rPr>
          <w:i/>
          <w:iCs/>
        </w:rPr>
        <w:t>o da Bacia;</w:t>
      </w:r>
    </w:p>
    <w:p w14:paraId="1DCF2E0F" w14:textId="77777777" w:rsidR="00424A0C" w:rsidRPr="005D752A" w:rsidRDefault="00424A0C" w:rsidP="00424A0C">
      <w:pPr>
        <w:numPr>
          <w:ilvl w:val="0"/>
          <w:numId w:val="38"/>
        </w:numPr>
        <w:rPr>
          <w:i/>
          <w:iCs/>
        </w:rPr>
      </w:pPr>
      <w:r w:rsidRPr="005D752A">
        <w:rPr>
          <w:i/>
          <w:iCs/>
        </w:rPr>
        <w:t xml:space="preserve">Cadastro dos </w:t>
      </w:r>
      <w:r>
        <w:rPr>
          <w:i/>
          <w:iCs/>
        </w:rPr>
        <w:t>P</w:t>
      </w:r>
      <w:r w:rsidRPr="005D752A">
        <w:rPr>
          <w:i/>
          <w:iCs/>
        </w:rPr>
        <w:t>roprietários</w:t>
      </w:r>
      <w:r>
        <w:rPr>
          <w:i/>
          <w:iCs/>
        </w:rPr>
        <w:t>.</w:t>
      </w:r>
    </w:p>
    <w:p w14:paraId="3026BB49" w14:textId="77777777" w:rsidR="00424A0C" w:rsidRPr="005D752A" w:rsidRDefault="00424A0C" w:rsidP="00424A0C">
      <w:pPr>
        <w:numPr>
          <w:ilvl w:val="0"/>
          <w:numId w:val="38"/>
        </w:numPr>
        <w:rPr>
          <w:i/>
          <w:iCs/>
        </w:rPr>
      </w:pPr>
      <w:r w:rsidRPr="005D752A">
        <w:rPr>
          <w:i/>
          <w:iCs/>
        </w:rPr>
        <w:t xml:space="preserve">Minuta do </w:t>
      </w:r>
      <w:r>
        <w:rPr>
          <w:i/>
          <w:iCs/>
        </w:rPr>
        <w:t>P</w:t>
      </w:r>
      <w:r w:rsidRPr="005D752A">
        <w:rPr>
          <w:i/>
          <w:iCs/>
        </w:rPr>
        <w:t xml:space="preserve">rojeto de </w:t>
      </w:r>
      <w:r>
        <w:rPr>
          <w:i/>
          <w:iCs/>
        </w:rPr>
        <w:t>E</w:t>
      </w:r>
      <w:r w:rsidRPr="005D752A">
        <w:rPr>
          <w:i/>
          <w:iCs/>
        </w:rPr>
        <w:t>ngenharia</w:t>
      </w:r>
      <w:r>
        <w:rPr>
          <w:i/>
          <w:iCs/>
        </w:rPr>
        <w:t>;</w:t>
      </w:r>
    </w:p>
    <w:p w14:paraId="58EB9E15" w14:textId="77777777" w:rsidR="00424A0C" w:rsidRPr="005D752A" w:rsidRDefault="00424A0C" w:rsidP="00424A0C">
      <w:pPr>
        <w:numPr>
          <w:ilvl w:val="0"/>
          <w:numId w:val="38"/>
        </w:numPr>
        <w:rPr>
          <w:i/>
          <w:iCs/>
        </w:rPr>
      </w:pPr>
      <w:r w:rsidRPr="005D752A">
        <w:rPr>
          <w:i/>
          <w:iCs/>
        </w:rPr>
        <w:t xml:space="preserve">Projeto de </w:t>
      </w:r>
      <w:r>
        <w:rPr>
          <w:i/>
          <w:iCs/>
        </w:rPr>
        <w:t>E</w:t>
      </w:r>
      <w:r w:rsidRPr="005D752A">
        <w:rPr>
          <w:i/>
          <w:iCs/>
        </w:rPr>
        <w:t>ngenharia</w:t>
      </w:r>
      <w:r>
        <w:rPr>
          <w:i/>
          <w:iCs/>
        </w:rPr>
        <w:t>;</w:t>
      </w:r>
    </w:p>
    <w:p w14:paraId="621C7F2B" w14:textId="77777777" w:rsidR="00424A0C" w:rsidRPr="005D752A" w:rsidRDefault="00424A0C" w:rsidP="00424A0C">
      <w:pPr>
        <w:numPr>
          <w:ilvl w:val="0"/>
          <w:numId w:val="38"/>
        </w:numPr>
        <w:rPr>
          <w:i/>
          <w:iCs/>
        </w:rPr>
      </w:pPr>
      <w:r w:rsidRPr="005D752A">
        <w:rPr>
          <w:i/>
          <w:iCs/>
        </w:rPr>
        <w:t xml:space="preserve">Memória de </w:t>
      </w:r>
      <w:r>
        <w:rPr>
          <w:i/>
          <w:iCs/>
        </w:rPr>
        <w:t>Q</w:t>
      </w:r>
      <w:r w:rsidRPr="005D752A">
        <w:rPr>
          <w:i/>
          <w:iCs/>
        </w:rPr>
        <w:t xml:space="preserve">uantitativos, </w:t>
      </w:r>
      <w:r>
        <w:rPr>
          <w:i/>
          <w:iCs/>
        </w:rPr>
        <w:t>O</w:t>
      </w:r>
      <w:r w:rsidRPr="005D752A">
        <w:rPr>
          <w:i/>
          <w:iCs/>
        </w:rPr>
        <w:t xml:space="preserve">rçamento, </w:t>
      </w:r>
      <w:r>
        <w:rPr>
          <w:i/>
          <w:iCs/>
        </w:rPr>
        <w:t>C</w:t>
      </w:r>
      <w:r w:rsidRPr="005D752A">
        <w:rPr>
          <w:i/>
          <w:iCs/>
        </w:rPr>
        <w:t xml:space="preserve">ronograma e </w:t>
      </w:r>
      <w:r>
        <w:rPr>
          <w:i/>
          <w:iCs/>
        </w:rPr>
        <w:t>C</w:t>
      </w:r>
      <w:r w:rsidRPr="005D752A">
        <w:rPr>
          <w:i/>
          <w:iCs/>
        </w:rPr>
        <w:t>otações</w:t>
      </w:r>
      <w:r>
        <w:rPr>
          <w:i/>
          <w:iCs/>
        </w:rPr>
        <w:t>;</w:t>
      </w:r>
    </w:p>
    <w:p w14:paraId="7A4771E7" w14:textId="77777777" w:rsidR="00424A0C" w:rsidRPr="00B16C61" w:rsidRDefault="00424A0C" w:rsidP="00424A0C">
      <w:pPr>
        <w:pStyle w:val="Commarcadores2"/>
        <w:numPr>
          <w:ilvl w:val="0"/>
          <w:numId w:val="0"/>
        </w:numPr>
        <w:ind w:left="283"/>
      </w:pPr>
    </w:p>
    <w:p w14:paraId="21E9B098" w14:textId="77777777" w:rsidR="00424A0C" w:rsidRPr="00B16C61" w:rsidRDefault="00424A0C" w:rsidP="00424A0C">
      <w:pPr>
        <w:tabs>
          <w:tab w:val="left" w:pos="8541"/>
        </w:tabs>
      </w:pPr>
    </w:p>
    <w:p w14:paraId="1D286C7F" w14:textId="77777777" w:rsidR="00424A0C" w:rsidRPr="00B16C61" w:rsidRDefault="00424A0C" w:rsidP="00424A0C">
      <w:pPr>
        <w:tabs>
          <w:tab w:val="left" w:pos="8541"/>
        </w:tabs>
        <w:sectPr w:rsidR="00424A0C" w:rsidRPr="00B16C61" w:rsidSect="00CE5B94">
          <w:headerReference w:type="default" r:id="rId24"/>
          <w:footerReference w:type="default" r:id="rId25"/>
          <w:pgSz w:w="11907" w:h="16840" w:code="9"/>
          <w:pgMar w:top="1631" w:right="851" w:bottom="851" w:left="1418" w:header="567" w:footer="1134" w:gutter="0"/>
          <w:pgNumType w:start="7"/>
          <w:cols w:space="720"/>
          <w:docGrid w:linePitch="326"/>
        </w:sectPr>
      </w:pPr>
    </w:p>
    <w:p w14:paraId="7DA86A82" w14:textId="7CB04FD6" w:rsidR="00503F69" w:rsidRDefault="006144D1" w:rsidP="007D18FB">
      <w:pPr>
        <w:pStyle w:val="Ttulo1"/>
      </w:pPr>
      <w:bookmarkStart w:id="8" w:name="_Toc76032194"/>
      <w:r w:rsidRPr="00953849">
        <w:lastRenderedPageBreak/>
        <w:t>INTRODUÇÃO</w:t>
      </w:r>
      <w:bookmarkEnd w:id="6"/>
      <w:bookmarkEnd w:id="7"/>
      <w:bookmarkEnd w:id="8"/>
    </w:p>
    <w:p w14:paraId="0714617C" w14:textId="77FB296D" w:rsidR="00595A25" w:rsidRDefault="000C529B" w:rsidP="000C529B">
      <w:pPr>
        <w:rPr>
          <w:iCs/>
        </w:rPr>
      </w:pPr>
      <w:r w:rsidRPr="00953849">
        <w:t>O presente documento trata</w:t>
      </w:r>
      <w:r w:rsidR="00953849" w:rsidRPr="00953849">
        <w:t xml:space="preserve">-se </w:t>
      </w:r>
      <w:r w:rsidRPr="00953849">
        <w:t xml:space="preserve">do Plano de Trabalho (PT), previsto no </w:t>
      </w:r>
      <w:r w:rsidRPr="00115BC3">
        <w:t xml:space="preserve">Contrato nº </w:t>
      </w:r>
      <w:r w:rsidR="00115BC3" w:rsidRPr="00115BC3">
        <w:t>1.8</w:t>
      </w:r>
      <w:r w:rsidR="009E7BBC">
        <w:t>92</w:t>
      </w:r>
      <w:r w:rsidR="00115BC3" w:rsidRPr="00115BC3">
        <w:t>.00</w:t>
      </w:r>
      <w:r w:rsidR="00115BC3">
        <w:t>/</w:t>
      </w:r>
      <w:r w:rsidR="00115BC3" w:rsidRPr="00115BC3">
        <w:t>2020</w:t>
      </w:r>
      <w:r w:rsidRPr="00115BC3">
        <w:t xml:space="preserve">, </w:t>
      </w:r>
      <w:r w:rsidRPr="00953849">
        <w:t>celebrado entre a Companhia de Desenvolvimento dos Vales do São Francisco e do Parnaíba (Codevasf) e a TPF Engenharia</w:t>
      </w:r>
      <w:r w:rsidR="009E7BBC">
        <w:t xml:space="preserve"> Ltda</w:t>
      </w:r>
      <w:r w:rsidRPr="00953849">
        <w:t xml:space="preserve">, </w:t>
      </w:r>
      <w:r w:rsidRPr="00595A25">
        <w:t xml:space="preserve">firmado em </w:t>
      </w:r>
      <w:r w:rsidR="00D929C1" w:rsidRPr="00595A25">
        <w:t>3</w:t>
      </w:r>
      <w:r w:rsidRPr="00595A25">
        <w:t xml:space="preserve">0 de </w:t>
      </w:r>
      <w:r w:rsidR="00D929C1" w:rsidRPr="00595A25">
        <w:t>dezembro</w:t>
      </w:r>
      <w:r w:rsidRPr="00595A25">
        <w:t xml:space="preserve"> de 2020, </w:t>
      </w:r>
      <w:r w:rsidR="00953849" w:rsidRPr="00E5057F">
        <w:t>como</w:t>
      </w:r>
      <w:r w:rsidR="00E5057F" w:rsidRPr="00E5057F">
        <w:t xml:space="preserve"> requisito</w:t>
      </w:r>
      <w:r w:rsidR="00953849" w:rsidRPr="00E5057F">
        <w:t xml:space="preserve"> para emissão da </w:t>
      </w:r>
      <w:r w:rsidRPr="00E5057F">
        <w:t>Ordem de Serviço</w:t>
      </w:r>
      <w:r w:rsidR="00953849" w:rsidRPr="00E5057F">
        <w:t xml:space="preserve"> </w:t>
      </w:r>
      <w:r w:rsidR="00E5057F">
        <w:t>para</w:t>
      </w:r>
      <w:r w:rsidRPr="00E5057F">
        <w:t xml:space="preserve"> </w:t>
      </w:r>
      <w:r w:rsidRPr="00E5057F">
        <w:rPr>
          <w:rFonts w:cs="Arial"/>
          <w:color w:val="000000"/>
          <w:bdr w:val="none" w:sz="0" w:space="0" w:color="auto" w:frame="1"/>
        </w:rPr>
        <w:t>prestação de serviços técnicos especializados</w:t>
      </w:r>
      <w:r w:rsidRPr="00E5057F">
        <w:t xml:space="preserve"> visando a </w:t>
      </w:r>
      <w:r w:rsidR="00E5057F" w:rsidRPr="00E5057F">
        <w:t>“</w:t>
      </w:r>
      <w:r w:rsidR="00E5057F" w:rsidRPr="00AB7759">
        <w:rPr>
          <w:iCs/>
        </w:rPr>
        <w:t xml:space="preserve">execução de serviços de </w:t>
      </w:r>
      <w:r w:rsidR="00595A25" w:rsidRPr="00AB7759">
        <w:rPr>
          <w:iCs/>
        </w:rPr>
        <w:t xml:space="preserve">Diagnóstico e Elaboração de Projetos Hidroambientais em Áreas da Bacia Hidrográfica do Rio </w:t>
      </w:r>
      <w:r w:rsidR="00E5057F" w:rsidRPr="00AB7759">
        <w:rPr>
          <w:iCs/>
        </w:rPr>
        <w:t>São Franc</w:t>
      </w:r>
      <w:r w:rsidR="00D929C1" w:rsidRPr="00AB7759">
        <w:rPr>
          <w:iCs/>
        </w:rPr>
        <w:t>isco, no estado de Minas Gerais</w:t>
      </w:r>
      <w:r w:rsidR="00211EF8" w:rsidRPr="00AB7759">
        <w:rPr>
          <w:iCs/>
        </w:rPr>
        <w:t xml:space="preserve">, destinados às ações de revitalização da bacia dos afluentes mineiros do </w:t>
      </w:r>
      <w:r w:rsidR="00382481" w:rsidRPr="00AB7759">
        <w:rPr>
          <w:iCs/>
        </w:rPr>
        <w:t>Alto São Francisco</w:t>
      </w:r>
      <w:r w:rsidR="00E5057F" w:rsidRPr="00E5057F">
        <w:rPr>
          <w:iCs/>
        </w:rPr>
        <w:t>”.</w:t>
      </w:r>
      <w:r w:rsidR="00E5057F">
        <w:rPr>
          <w:iCs/>
        </w:rPr>
        <w:t xml:space="preserve"> </w:t>
      </w:r>
    </w:p>
    <w:p w14:paraId="3DC0BB5D" w14:textId="2A64CA81" w:rsidR="006473FC" w:rsidRDefault="00595A25" w:rsidP="006473FC">
      <w:r>
        <w:t xml:space="preserve">Este </w:t>
      </w:r>
      <w:r w:rsidR="006473FC">
        <w:t xml:space="preserve">Plano de Trabalho, em específico, refere-se à </w:t>
      </w:r>
      <w:r>
        <w:t xml:space="preserve">execução </w:t>
      </w:r>
      <w:r w:rsidRPr="00E5057F">
        <w:rPr>
          <w:iCs/>
        </w:rPr>
        <w:t>de serviços de Diagnóstic</w:t>
      </w:r>
      <w:r>
        <w:rPr>
          <w:iCs/>
        </w:rPr>
        <w:t>o e</w:t>
      </w:r>
      <w:r w:rsidRPr="00E5057F">
        <w:rPr>
          <w:iCs/>
        </w:rPr>
        <w:t xml:space="preserve"> Elaboração </w:t>
      </w:r>
      <w:r>
        <w:rPr>
          <w:iCs/>
        </w:rPr>
        <w:t>de Projeto</w:t>
      </w:r>
      <w:r w:rsidRPr="00E5057F">
        <w:rPr>
          <w:iCs/>
        </w:rPr>
        <w:t xml:space="preserve"> </w:t>
      </w:r>
      <w:proofErr w:type="spellStart"/>
      <w:r w:rsidRPr="00E5057F">
        <w:rPr>
          <w:iCs/>
        </w:rPr>
        <w:t>Hidroambienta</w:t>
      </w:r>
      <w:r w:rsidR="002F1601">
        <w:rPr>
          <w:iCs/>
        </w:rPr>
        <w:t>l</w:t>
      </w:r>
      <w:proofErr w:type="spellEnd"/>
      <w:r w:rsidR="002F1601">
        <w:rPr>
          <w:iCs/>
        </w:rPr>
        <w:t xml:space="preserve"> </w:t>
      </w:r>
      <w:r w:rsidR="00211EF8" w:rsidRPr="00545A23">
        <w:rPr>
          <w:iCs/>
        </w:rPr>
        <w:t xml:space="preserve">na </w:t>
      </w:r>
      <w:r w:rsidR="00545A23" w:rsidRPr="00545A23">
        <w:rPr>
          <w:iCs/>
        </w:rPr>
        <w:t xml:space="preserve">Bacia Hidrográfica dos Afluentes do Alto São Francisco, </w:t>
      </w:r>
      <w:r w:rsidR="00211EF8" w:rsidRPr="00545A23">
        <w:rPr>
          <w:iCs/>
        </w:rPr>
        <w:t>sub-bacia</w:t>
      </w:r>
      <w:r w:rsidR="002829B7">
        <w:rPr>
          <w:iCs/>
        </w:rPr>
        <w:t>s</w:t>
      </w:r>
      <w:r w:rsidR="00211EF8" w:rsidRPr="00545A23">
        <w:rPr>
          <w:iCs/>
        </w:rPr>
        <w:t xml:space="preserve"> do</w:t>
      </w:r>
      <w:r w:rsidR="00545A23" w:rsidRPr="00545A23">
        <w:rPr>
          <w:iCs/>
        </w:rPr>
        <w:t xml:space="preserve"> Ribeirão dos Patos e Rio Samburá</w:t>
      </w:r>
      <w:r w:rsidR="00CD4A6B">
        <w:rPr>
          <w:iCs/>
        </w:rPr>
        <w:t>, objetivando</w:t>
      </w:r>
      <w:r w:rsidR="002F1601">
        <w:rPr>
          <w:iCs/>
        </w:rPr>
        <w:t xml:space="preserve"> </w:t>
      </w:r>
      <w:r w:rsidR="006473FC">
        <w:t>sua recuperação e preservação ambiental.</w:t>
      </w:r>
    </w:p>
    <w:p w14:paraId="79DAF0B7" w14:textId="6AABB331" w:rsidR="000C529B" w:rsidRDefault="000C529B" w:rsidP="212E8D6D">
      <w:pPr>
        <w:rPr>
          <w:rFonts w:asciiTheme="minorHAnsi" w:eastAsiaTheme="minorEastAsia" w:hAnsiTheme="minorHAnsi" w:cstheme="minorBidi"/>
        </w:rPr>
      </w:pPr>
      <w:r w:rsidRPr="212E8D6D">
        <w:rPr>
          <w:rFonts w:asciiTheme="minorHAnsi" w:eastAsiaTheme="minorEastAsia" w:hAnsiTheme="minorHAnsi" w:cstheme="minorBidi"/>
        </w:rPr>
        <w:t>É válido salientar que o Plano de Trabalho para o desenvolvimento dos serviços garante que as atividades serão desenvolvidas com absoluta observância aos preceitos técnicos normativos, bem como às recomendações do Termo de Referência</w:t>
      </w:r>
      <w:r w:rsidR="00724A88">
        <w:rPr>
          <w:rFonts w:asciiTheme="minorHAnsi" w:eastAsiaTheme="minorEastAsia" w:hAnsiTheme="minorHAnsi" w:cstheme="minorBidi"/>
        </w:rPr>
        <w:t xml:space="preserve"> (TR)</w:t>
      </w:r>
      <w:r w:rsidRPr="212E8D6D">
        <w:rPr>
          <w:rFonts w:asciiTheme="minorHAnsi" w:eastAsiaTheme="minorEastAsia" w:hAnsiTheme="minorHAnsi" w:cstheme="minorBidi"/>
        </w:rPr>
        <w:t xml:space="preserve"> e às obrigações contratuais pactuadas. O</w:t>
      </w:r>
      <w:r w:rsidR="00545A23">
        <w:rPr>
          <w:rFonts w:asciiTheme="minorHAnsi" w:eastAsiaTheme="minorEastAsia" w:hAnsiTheme="minorHAnsi" w:cstheme="minorBidi"/>
        </w:rPr>
        <w:t>s</w:t>
      </w:r>
      <w:r w:rsidRPr="212E8D6D">
        <w:rPr>
          <w:rFonts w:asciiTheme="minorHAnsi" w:eastAsiaTheme="minorEastAsia" w:hAnsiTheme="minorHAnsi" w:cstheme="minorBidi"/>
        </w:rPr>
        <w:t xml:space="preserve"> </w:t>
      </w:r>
      <w:proofErr w:type="spellStart"/>
      <w:r w:rsidRPr="212E8D6D">
        <w:rPr>
          <w:rFonts w:asciiTheme="minorHAnsi" w:eastAsiaTheme="minorEastAsia" w:hAnsiTheme="minorHAnsi" w:cstheme="minorBidi"/>
        </w:rPr>
        <w:t>conteúdo</w:t>
      </w:r>
      <w:r w:rsidR="00545A23">
        <w:rPr>
          <w:rFonts w:asciiTheme="minorHAnsi" w:eastAsiaTheme="minorEastAsia" w:hAnsiTheme="minorHAnsi" w:cstheme="minorBidi"/>
        </w:rPr>
        <w:t>s</w:t>
      </w:r>
      <w:proofErr w:type="spellEnd"/>
      <w:r w:rsidRPr="212E8D6D">
        <w:rPr>
          <w:rFonts w:asciiTheme="minorHAnsi" w:eastAsiaTheme="minorEastAsia" w:hAnsiTheme="minorHAnsi" w:cstheme="minorBidi"/>
        </w:rPr>
        <w:t xml:space="preserve"> a ser</w:t>
      </w:r>
      <w:r w:rsidR="00545A23">
        <w:rPr>
          <w:rFonts w:asciiTheme="minorHAnsi" w:eastAsiaTheme="minorEastAsia" w:hAnsiTheme="minorHAnsi" w:cstheme="minorBidi"/>
        </w:rPr>
        <w:t>em</w:t>
      </w:r>
      <w:r w:rsidRPr="212E8D6D">
        <w:rPr>
          <w:rFonts w:asciiTheme="minorHAnsi" w:eastAsiaTheme="minorEastAsia" w:hAnsiTheme="minorHAnsi" w:cstheme="minorBidi"/>
        </w:rPr>
        <w:t xml:space="preserve"> apresentado</w:t>
      </w:r>
      <w:r w:rsidR="00545A23">
        <w:rPr>
          <w:rFonts w:asciiTheme="minorHAnsi" w:eastAsiaTheme="minorEastAsia" w:hAnsiTheme="minorHAnsi" w:cstheme="minorBidi"/>
        </w:rPr>
        <w:t>s</w:t>
      </w:r>
      <w:r w:rsidRPr="212E8D6D">
        <w:rPr>
          <w:rFonts w:asciiTheme="minorHAnsi" w:eastAsiaTheme="minorEastAsia" w:hAnsiTheme="minorHAnsi" w:cstheme="minorBidi"/>
        </w:rPr>
        <w:t xml:space="preserve"> seguir</w:t>
      </w:r>
      <w:r w:rsidR="00545A23">
        <w:rPr>
          <w:rFonts w:asciiTheme="minorHAnsi" w:eastAsiaTheme="minorEastAsia" w:hAnsiTheme="minorHAnsi" w:cstheme="minorBidi"/>
        </w:rPr>
        <w:t>ão</w:t>
      </w:r>
      <w:r w:rsidRPr="212E8D6D">
        <w:rPr>
          <w:rFonts w:asciiTheme="minorHAnsi" w:eastAsiaTheme="minorEastAsia" w:hAnsiTheme="minorHAnsi" w:cstheme="minorBidi"/>
        </w:rPr>
        <w:t xml:space="preserve"> estratégias pré-definidas, de modo a manter a consistência dos trabalhos e celeridade das entregas, interligando de maneira lógica todos os pontos intrínsecos. </w:t>
      </w:r>
    </w:p>
    <w:p w14:paraId="4102501E" w14:textId="77777777" w:rsidR="000C529B" w:rsidRPr="0023753D" w:rsidRDefault="000C529B" w:rsidP="0023753D">
      <w:pPr>
        <w:pStyle w:val="Ttulo2"/>
      </w:pPr>
      <w:bookmarkStart w:id="9" w:name="_Toc52352826"/>
      <w:bookmarkStart w:id="10" w:name="_Toc70357137"/>
      <w:bookmarkStart w:id="11" w:name="_Toc76032195"/>
      <w:r w:rsidRPr="0023753D">
        <w:t xml:space="preserve">A </w:t>
      </w:r>
      <w:proofErr w:type="spellStart"/>
      <w:r w:rsidRPr="0023753D">
        <w:t>Codevasf</w:t>
      </w:r>
      <w:bookmarkEnd w:id="9"/>
      <w:bookmarkEnd w:id="10"/>
      <w:bookmarkEnd w:id="11"/>
      <w:proofErr w:type="spellEnd"/>
    </w:p>
    <w:p w14:paraId="10C866DE" w14:textId="7F88DF62" w:rsidR="000C529B" w:rsidRPr="00E31E10" w:rsidRDefault="000C529B" w:rsidP="000C529B">
      <w:pPr>
        <w:rPr>
          <w:szCs w:val="24"/>
        </w:rPr>
      </w:pPr>
      <w:r w:rsidRPr="00E31E10">
        <w:rPr>
          <w:szCs w:val="24"/>
        </w:rPr>
        <w:t>A Companhia de Desenvolvimento dos Vales do São Francisco e do Parnaíba – CODEVASF instituída em 1974,</w:t>
      </w:r>
      <w:r w:rsidR="00E31E10" w:rsidRPr="00E31E10">
        <w:rPr>
          <w:szCs w:val="24"/>
        </w:rPr>
        <w:t xml:space="preserve"> a</w:t>
      </w:r>
      <w:r w:rsidR="00545A23" w:rsidRPr="00E31E10">
        <w:rPr>
          <w:rFonts w:cs="Arial"/>
          <w:color w:val="172938"/>
          <w:szCs w:val="24"/>
          <w:shd w:val="clear" w:color="auto" w:fill="FFFFFF"/>
        </w:rPr>
        <w:t>tualmente</w:t>
      </w:r>
      <w:r w:rsidR="00E31E10" w:rsidRPr="00E31E10">
        <w:rPr>
          <w:rFonts w:cs="Arial"/>
          <w:color w:val="172938"/>
          <w:szCs w:val="24"/>
          <w:shd w:val="clear" w:color="auto" w:fill="FFFFFF"/>
        </w:rPr>
        <w:t>,</w:t>
      </w:r>
      <w:r w:rsidR="00545A23" w:rsidRPr="00E31E10">
        <w:rPr>
          <w:rFonts w:cs="Arial"/>
          <w:color w:val="172938"/>
          <w:szCs w:val="24"/>
          <w:shd w:val="clear" w:color="auto" w:fill="FFFFFF"/>
        </w:rPr>
        <w:t xml:space="preserve"> opera em 22 bacias hidrográficas principais e múltiplas bacias intermediárias, que em conjunto alcançam 36,6% do país, em 15 estados e no Distrito Federal. A população dessas regiões é de 90 milhões de pessoas.</w:t>
      </w:r>
      <w:r w:rsidR="00E31E10">
        <w:rPr>
          <w:rFonts w:cs="Arial"/>
          <w:color w:val="172938"/>
          <w:szCs w:val="24"/>
          <w:shd w:val="clear" w:color="auto" w:fill="FFFFFF"/>
        </w:rPr>
        <w:t xml:space="preserve"> </w:t>
      </w:r>
      <w:r w:rsidRPr="00E31E10">
        <w:rPr>
          <w:szCs w:val="24"/>
        </w:rPr>
        <w:t xml:space="preserve">A </w:t>
      </w:r>
      <w:r w:rsidR="0023753D" w:rsidRPr="00E31E10">
        <w:rPr>
          <w:b/>
          <w:bCs/>
          <w:szCs w:val="24"/>
        </w:rPr>
        <w:fldChar w:fldCharType="begin"/>
      </w:r>
      <w:r w:rsidR="0023753D" w:rsidRPr="00E31E10">
        <w:rPr>
          <w:b/>
          <w:bCs/>
          <w:szCs w:val="24"/>
        </w:rPr>
        <w:instrText xml:space="preserve"> REF _Ref70671583 \h  \* MERGEFORMAT </w:instrText>
      </w:r>
      <w:r w:rsidR="0023753D" w:rsidRPr="00E31E10">
        <w:rPr>
          <w:b/>
          <w:bCs/>
          <w:szCs w:val="24"/>
        </w:rPr>
      </w:r>
      <w:r w:rsidR="0023753D" w:rsidRPr="00E31E10">
        <w:rPr>
          <w:b/>
          <w:bCs/>
          <w:szCs w:val="24"/>
        </w:rPr>
        <w:fldChar w:fldCharType="separate"/>
      </w:r>
      <w:r w:rsidR="006D0E92" w:rsidRPr="006D0E92">
        <w:rPr>
          <w:b/>
          <w:bCs/>
          <w:szCs w:val="24"/>
        </w:rPr>
        <w:t xml:space="preserve">Figura </w:t>
      </w:r>
      <w:r w:rsidR="006D0E92" w:rsidRPr="006D0E92">
        <w:rPr>
          <w:b/>
          <w:bCs/>
          <w:noProof/>
          <w:szCs w:val="24"/>
        </w:rPr>
        <w:t>1.1</w:t>
      </w:r>
      <w:r w:rsidR="0023753D" w:rsidRPr="00E31E10">
        <w:rPr>
          <w:b/>
          <w:bCs/>
          <w:szCs w:val="24"/>
        </w:rPr>
        <w:fldChar w:fldCharType="end"/>
      </w:r>
      <w:r w:rsidRPr="00E31E10">
        <w:rPr>
          <w:szCs w:val="24"/>
        </w:rPr>
        <w:t xml:space="preserve"> traz a área de atuação da </w:t>
      </w:r>
      <w:proofErr w:type="spellStart"/>
      <w:r w:rsidRPr="00E31E10">
        <w:rPr>
          <w:szCs w:val="24"/>
        </w:rPr>
        <w:t>Codevasf</w:t>
      </w:r>
      <w:proofErr w:type="spellEnd"/>
      <w:r w:rsidRPr="00E31E10">
        <w:rPr>
          <w:szCs w:val="24"/>
        </w:rPr>
        <w:t xml:space="preserve"> no </w:t>
      </w:r>
      <w:r w:rsidR="0094253A" w:rsidRPr="00E31E10">
        <w:rPr>
          <w:szCs w:val="24"/>
        </w:rPr>
        <w:t>t</w:t>
      </w:r>
      <w:r w:rsidRPr="00E31E10">
        <w:rPr>
          <w:szCs w:val="24"/>
        </w:rPr>
        <w:t xml:space="preserve">erritório </w:t>
      </w:r>
      <w:r w:rsidR="0094253A" w:rsidRPr="00E31E10">
        <w:rPr>
          <w:szCs w:val="24"/>
        </w:rPr>
        <w:t>b</w:t>
      </w:r>
      <w:r w:rsidRPr="00E31E10">
        <w:rPr>
          <w:szCs w:val="24"/>
        </w:rPr>
        <w:t xml:space="preserve">rasileiro em </w:t>
      </w:r>
      <w:r w:rsidR="00E31E10">
        <w:rPr>
          <w:szCs w:val="24"/>
        </w:rPr>
        <w:t>a</w:t>
      </w:r>
      <w:r w:rsidR="005019AB" w:rsidRPr="00E31E10">
        <w:rPr>
          <w:szCs w:val="24"/>
        </w:rPr>
        <w:t>bril</w:t>
      </w:r>
      <w:r w:rsidR="00E31E10">
        <w:rPr>
          <w:szCs w:val="24"/>
        </w:rPr>
        <w:t xml:space="preserve"> de </w:t>
      </w:r>
      <w:r w:rsidR="005019AB" w:rsidRPr="00E31E10">
        <w:rPr>
          <w:szCs w:val="24"/>
        </w:rPr>
        <w:t>2021</w:t>
      </w:r>
      <w:r w:rsidRPr="00E31E10">
        <w:rPr>
          <w:szCs w:val="24"/>
        </w:rPr>
        <w:t>.</w:t>
      </w:r>
    </w:p>
    <w:p w14:paraId="2D96FC00" w14:textId="2A69258B" w:rsidR="0023753D" w:rsidRDefault="005019AB" w:rsidP="0023753D">
      <w:pPr>
        <w:keepNext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4CFD0404" wp14:editId="476F4D83">
            <wp:extent cx="5975437" cy="8335926"/>
            <wp:effectExtent l="0" t="0" r="6350" b="825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6" t="4259" r="3611" b="4538"/>
                    <a:stretch/>
                  </pic:blipFill>
                  <pic:spPr bwMode="auto">
                    <a:xfrm>
                      <a:off x="0" y="0"/>
                      <a:ext cx="5975437" cy="8335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6CDB8" w14:textId="687ED4C8" w:rsidR="000C529B" w:rsidRPr="003507F7" w:rsidRDefault="0023753D" w:rsidP="0023753D">
      <w:pPr>
        <w:spacing w:before="0" w:after="0" w:line="240" w:lineRule="auto"/>
        <w:jc w:val="center"/>
        <w:rPr>
          <w:sz w:val="20"/>
          <w:szCs w:val="20"/>
        </w:rPr>
      </w:pPr>
      <w:bookmarkStart w:id="12" w:name="_Ref70671583"/>
      <w:bookmarkStart w:id="13" w:name="_Toc76032215"/>
      <w:r w:rsidRPr="003507F7">
        <w:rPr>
          <w:sz w:val="20"/>
          <w:szCs w:val="20"/>
        </w:rPr>
        <w:t xml:space="preserve">Figura </w:t>
      </w:r>
      <w:r w:rsidR="006D0184">
        <w:rPr>
          <w:sz w:val="20"/>
          <w:szCs w:val="20"/>
        </w:rPr>
        <w:fldChar w:fldCharType="begin"/>
      </w:r>
      <w:r w:rsidR="006D0184">
        <w:rPr>
          <w:sz w:val="20"/>
          <w:szCs w:val="20"/>
        </w:rPr>
        <w:instrText xml:space="preserve"> STYLEREF 1 \s </w:instrText>
      </w:r>
      <w:r w:rsidR="006D0184">
        <w:rPr>
          <w:sz w:val="20"/>
          <w:szCs w:val="20"/>
        </w:rPr>
        <w:fldChar w:fldCharType="separate"/>
      </w:r>
      <w:r w:rsidR="006D0E92">
        <w:rPr>
          <w:noProof/>
          <w:sz w:val="20"/>
          <w:szCs w:val="20"/>
        </w:rPr>
        <w:t>1</w:t>
      </w:r>
      <w:r w:rsidR="006D0184">
        <w:rPr>
          <w:sz w:val="20"/>
          <w:szCs w:val="20"/>
        </w:rPr>
        <w:fldChar w:fldCharType="end"/>
      </w:r>
      <w:r w:rsidR="006D0184">
        <w:rPr>
          <w:sz w:val="20"/>
          <w:szCs w:val="20"/>
        </w:rPr>
        <w:t>.</w:t>
      </w:r>
      <w:r w:rsidR="006D0184">
        <w:rPr>
          <w:sz w:val="20"/>
          <w:szCs w:val="20"/>
        </w:rPr>
        <w:fldChar w:fldCharType="begin"/>
      </w:r>
      <w:r w:rsidR="006D0184">
        <w:rPr>
          <w:sz w:val="20"/>
          <w:szCs w:val="20"/>
        </w:rPr>
        <w:instrText xml:space="preserve"> SEQ Figura \* ARABIC \s 1 </w:instrText>
      </w:r>
      <w:r w:rsidR="006D0184">
        <w:rPr>
          <w:sz w:val="20"/>
          <w:szCs w:val="20"/>
        </w:rPr>
        <w:fldChar w:fldCharType="separate"/>
      </w:r>
      <w:r w:rsidR="006D0E92">
        <w:rPr>
          <w:noProof/>
          <w:sz w:val="20"/>
          <w:szCs w:val="20"/>
        </w:rPr>
        <w:t>1</w:t>
      </w:r>
      <w:r w:rsidR="006D0184">
        <w:rPr>
          <w:sz w:val="20"/>
          <w:szCs w:val="20"/>
        </w:rPr>
        <w:fldChar w:fldCharType="end"/>
      </w:r>
      <w:bookmarkEnd w:id="12"/>
      <w:r w:rsidRPr="003507F7">
        <w:rPr>
          <w:sz w:val="20"/>
          <w:szCs w:val="20"/>
        </w:rPr>
        <w:t xml:space="preserve"> -</w:t>
      </w:r>
      <w:bookmarkStart w:id="14" w:name="_Toc52383828"/>
      <w:r w:rsidR="000C529B" w:rsidRPr="003507F7">
        <w:rPr>
          <w:sz w:val="20"/>
          <w:szCs w:val="20"/>
        </w:rPr>
        <w:t xml:space="preserve"> Área de Atuação da Codevasf no Território Brasileiro – </w:t>
      </w:r>
      <w:r w:rsidR="005019AB" w:rsidRPr="003507F7">
        <w:rPr>
          <w:sz w:val="20"/>
          <w:szCs w:val="20"/>
        </w:rPr>
        <w:t>2021</w:t>
      </w:r>
      <w:r w:rsidR="000C529B" w:rsidRPr="003507F7">
        <w:rPr>
          <w:sz w:val="20"/>
          <w:szCs w:val="20"/>
        </w:rPr>
        <w:t>.</w:t>
      </w:r>
      <w:bookmarkEnd w:id="13"/>
      <w:bookmarkEnd w:id="14"/>
    </w:p>
    <w:p w14:paraId="1DDEFF63" w14:textId="77777777" w:rsidR="000C529B" w:rsidRPr="003507F7" w:rsidRDefault="000C529B" w:rsidP="000C529B">
      <w:pPr>
        <w:spacing w:before="0" w:after="0" w:line="240" w:lineRule="auto"/>
        <w:jc w:val="center"/>
        <w:rPr>
          <w:sz w:val="20"/>
          <w:szCs w:val="20"/>
        </w:rPr>
      </w:pPr>
      <w:r w:rsidRPr="003507F7">
        <w:rPr>
          <w:sz w:val="20"/>
          <w:szCs w:val="20"/>
        </w:rPr>
        <w:t>(Fonte: Codevasf)</w:t>
      </w:r>
    </w:p>
    <w:p w14:paraId="18DD4513" w14:textId="58B98245" w:rsidR="00953849" w:rsidRDefault="00953849" w:rsidP="00C219FF">
      <w:pPr>
        <w:rPr>
          <w:noProof/>
        </w:rPr>
      </w:pPr>
      <w:r>
        <w:rPr>
          <w:noProof/>
        </w:rPr>
        <w:lastRenderedPageBreak/>
        <w:t xml:space="preserve">A Estrutura Organizacional da Codevasf compreende: </w:t>
      </w:r>
    </w:p>
    <w:p w14:paraId="7BAFB3EE" w14:textId="77777777" w:rsidR="00953849" w:rsidRPr="00967A5B" w:rsidRDefault="00953849" w:rsidP="00C219FF">
      <w:pPr>
        <w:rPr>
          <w:b/>
          <w:noProof/>
        </w:rPr>
      </w:pPr>
      <w:r w:rsidRPr="00967A5B">
        <w:rPr>
          <w:b/>
          <w:noProof/>
        </w:rPr>
        <w:t xml:space="preserve">I - Órgãos Colegiados: </w:t>
      </w:r>
    </w:p>
    <w:p w14:paraId="1E969CFC" w14:textId="77777777" w:rsidR="00953849" w:rsidRDefault="00953849" w:rsidP="00C219FF">
      <w:pPr>
        <w:rPr>
          <w:noProof/>
        </w:rPr>
      </w:pPr>
      <w:r>
        <w:rPr>
          <w:noProof/>
        </w:rPr>
        <w:t xml:space="preserve">a) Órgãos de Deliberação: congregam as funções deliberativas da Assembleia Geral, do Conselho de Administração, da Diretoria Executiva e dos Comitês de Gestão Executiva das Superintendências Regionais; e </w:t>
      </w:r>
    </w:p>
    <w:p w14:paraId="060F6D35" w14:textId="173F4367" w:rsidR="00953849" w:rsidRPr="004A05A3" w:rsidRDefault="00953849" w:rsidP="00C219FF">
      <w:r>
        <w:rPr>
          <w:noProof/>
        </w:rPr>
        <w:t xml:space="preserve">b) Órgão de Fiscalização: abrange as funções de fiscalização e apoio aos órgãos de controle, exercidas pelo Conselho Fiscal. </w:t>
      </w:r>
    </w:p>
    <w:p w14:paraId="0EF8300A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 xml:space="preserve">II - Órgãos de Administração Superior: </w:t>
      </w:r>
      <w:r>
        <w:rPr>
          <w:noProof/>
        </w:rPr>
        <w:t xml:space="preserve">congregam as funções de direção, supervisão e assessoramento, exercidos pela Presidência e pelas seguintes áreas finalísticas e meio: </w:t>
      </w:r>
    </w:p>
    <w:p w14:paraId="6257B683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a)</w:t>
      </w:r>
      <w:r w:rsidRPr="00967A5B">
        <w:rPr>
          <w:b/>
          <w:noProof/>
        </w:rPr>
        <w:tab/>
        <w:t>Área de Revitalização das Bacias Hidrográficas</w:t>
      </w:r>
      <w:r>
        <w:rPr>
          <w:noProof/>
        </w:rPr>
        <w:t xml:space="preserve"> é a responsável pela definição de diretrizes para a gestão de projetos e ações de revitalização das bacias; coordenação das ações de articulação e integração com os demais órgãos públicos, privados e da sociedade civil organizada envolvidos na revitalização e na gestão territorial das bacias; desenvolvimento de projetos e ações de apoio a arranjos e atividades produtivas; e gestão dos resultados gerados na revitalização das bacias;</w:t>
      </w:r>
    </w:p>
    <w:p w14:paraId="5A01B959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b)</w:t>
      </w:r>
      <w:r w:rsidRPr="00967A5B">
        <w:rPr>
          <w:b/>
          <w:noProof/>
        </w:rPr>
        <w:tab/>
        <w:t>Área de Gestão dos Empreendimentos de Irrigação</w:t>
      </w:r>
      <w:r>
        <w:rPr>
          <w:noProof/>
        </w:rPr>
        <w:t xml:space="preserve"> é a responsável pela definição de diretrizes para a gestão integrada e transferência dos perímetros de irrigação, dos modelos de ocupação e gestão fundiária, da gestão das informações dos perímetros de irrigação, do acompanhamento e controle da implantação do modelo produtivo e da consolidação dos projetos de irrigação e drenagem em andamento na Codevasf e da gestão dos resultados gerados pelos empreendimentos de irrigação; </w:t>
      </w:r>
    </w:p>
    <w:p w14:paraId="0F306B8B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c)</w:t>
      </w:r>
      <w:r w:rsidRPr="00967A5B">
        <w:rPr>
          <w:b/>
          <w:noProof/>
        </w:rPr>
        <w:tab/>
        <w:t>Área de Desenvolvimento Integrado e Infraestrutura</w:t>
      </w:r>
      <w:r>
        <w:rPr>
          <w:noProof/>
        </w:rPr>
        <w:t xml:space="preserve"> é a responsável pela definição de diretrizes para o desenvolvimento de novas oportunidades de atuação e negócios, mercados e fontes de financiamento; definição de padrões, parâmetros e serviços técnicos em geral para a elaboração de projetos de infraestrutura; gestão dos resultados das ações de desenvolvimento regional; e análise e avaliação das composições de custos e orçamentos de bens e serviços e subsídio às licitações e gestão de contratos e convênios; </w:t>
      </w:r>
    </w:p>
    <w:p w14:paraId="4F9A6FAA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d)</w:t>
      </w:r>
      <w:r w:rsidRPr="00967A5B">
        <w:rPr>
          <w:b/>
          <w:noProof/>
        </w:rPr>
        <w:tab/>
        <w:t>Área de Gestão Estratégica</w:t>
      </w:r>
      <w:r>
        <w:rPr>
          <w:noProof/>
        </w:rPr>
        <w:t xml:space="preserve"> é a responsável pela formulação de políticas e diretrizes para o desenvolvimento institucional da Codevasf, englobando aspectos gerenciais e organizacionais; definição de diretrizes metodológicas para apoiar a consolidação das propostas de projetos e ações finalísticas; apoio à realização periódica do planejamento </w:t>
      </w:r>
      <w:r>
        <w:rPr>
          <w:noProof/>
        </w:rPr>
        <w:lastRenderedPageBreak/>
        <w:t xml:space="preserve">estratégico da Codevasf e à atualização dos seus cenários de atuação; acompanhamento da execução dos planos, programas, ações, projetos e atividades da Codevasf, possibilitando o monitoramento e a avaliação de seu desempenho; definição e formalização da política de gestão da informação, com a formulação dos instrumentos pertinentes destinados à sua consecução; programação e execução orçamentária; acompanhamento e controle de contratos e convênios e outros instrumentos congêneres celebrados pela Codevasf; e suporte geotecnológico a estudos e levantamentos de recursos naturais e socioambientais às ações da Codevasf no âmbito da sua área de atuação; resgatar, preservar e divulgar o Acervo Memória Institucional da Codevasf; gerenciar as atividades relacionadas a acordos de cooperação técnica internacionais. </w:t>
      </w:r>
    </w:p>
    <w:p w14:paraId="72BAA120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e)</w:t>
      </w:r>
      <w:r w:rsidRPr="00967A5B">
        <w:rPr>
          <w:b/>
          <w:noProof/>
        </w:rPr>
        <w:tab/>
        <w:t>Área de Gestão Administrativa e Suporte Logístico</w:t>
      </w:r>
      <w:r>
        <w:rPr>
          <w:noProof/>
        </w:rPr>
        <w:t xml:space="preserve"> é a responsável pela definição da política e instrumentos de gestão de pessoas, patrimônio, material, serviços gerais, financeira, contábil, compras, serviços e acervo documental. </w:t>
      </w:r>
    </w:p>
    <w:p w14:paraId="7CC436B1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III - Unidades Descentralizadas</w:t>
      </w:r>
      <w:r>
        <w:rPr>
          <w:noProof/>
        </w:rPr>
        <w:t xml:space="preserve"> correspondem às Superintendências Regionais, responsáveis pela coordenação, programação e execução das atividades finalísticas da Codevasf, nas respectivas regiões de abrangência, conforme as diretrizes definidas pela Administração Superior, com subordinação administrativa ao Presidente e vinculação técnica aos titulares das áreas correspondentes. </w:t>
      </w:r>
    </w:p>
    <w:p w14:paraId="0E731E10" w14:textId="77777777" w:rsidR="000C529B" w:rsidRDefault="000C529B" w:rsidP="00C219FF">
      <w:pPr>
        <w:rPr>
          <w:noProof/>
        </w:rPr>
      </w:pPr>
      <w:r w:rsidRPr="00967A5B">
        <w:rPr>
          <w:b/>
          <w:noProof/>
        </w:rPr>
        <w:t>IV - Unidades Especiais</w:t>
      </w:r>
      <w:r>
        <w:rPr>
          <w:noProof/>
        </w:rPr>
        <w:t xml:space="preserve"> são unidades organizacionais de caráter transitório que têm por atribuição básica oferecer suporte administrativo, técnico, operacional e complementar às ações da Codevasf em seus locais de atuação.</w:t>
      </w:r>
    </w:p>
    <w:p w14:paraId="715505BB" w14:textId="2DA2CC09" w:rsidR="000C529B" w:rsidRDefault="00C52E6A" w:rsidP="00C219FF">
      <w:pPr>
        <w:rPr>
          <w:noProof/>
        </w:rPr>
      </w:pPr>
      <w:r>
        <w:rPr>
          <w:b/>
          <w:noProof/>
        </w:rPr>
        <w:t>Unidades Administrativas</w:t>
      </w:r>
      <w:r w:rsidR="000C529B">
        <w:rPr>
          <w:b/>
          <w:noProof/>
        </w:rPr>
        <w:t xml:space="preserve">:  </w:t>
      </w:r>
      <w:r w:rsidR="000C529B">
        <w:rPr>
          <w:noProof/>
        </w:rPr>
        <w:t xml:space="preserve">a Divisão Político-Administrativa aprovada pela Diretoria Executiva da Codevasf, estabelece, além da Administração Central, 8 (oito) Superintendências Regionais, conforme a </w:t>
      </w:r>
      <w:r w:rsidR="0023753D" w:rsidRPr="0023753D">
        <w:rPr>
          <w:b/>
          <w:bCs/>
          <w:noProof/>
        </w:rPr>
        <w:fldChar w:fldCharType="begin"/>
      </w:r>
      <w:r w:rsidR="0023753D" w:rsidRPr="0023753D">
        <w:rPr>
          <w:b/>
          <w:bCs/>
          <w:noProof/>
        </w:rPr>
        <w:instrText xml:space="preserve"> REF _Ref70671650 \h </w:instrText>
      </w:r>
      <w:r w:rsidR="0023753D">
        <w:rPr>
          <w:b/>
          <w:bCs/>
          <w:noProof/>
        </w:rPr>
        <w:instrText xml:space="preserve"> \* MERGEFORMAT </w:instrText>
      </w:r>
      <w:r w:rsidR="0023753D" w:rsidRPr="0023753D">
        <w:rPr>
          <w:b/>
          <w:bCs/>
          <w:noProof/>
        </w:rPr>
      </w:r>
      <w:r w:rsidR="0023753D" w:rsidRPr="0023753D">
        <w:rPr>
          <w:b/>
          <w:bCs/>
          <w:noProof/>
        </w:rPr>
        <w:fldChar w:fldCharType="separate"/>
      </w:r>
      <w:r w:rsidR="006D0E92" w:rsidRPr="006D0E92">
        <w:rPr>
          <w:b/>
          <w:bCs/>
          <w:szCs w:val="24"/>
        </w:rPr>
        <w:t xml:space="preserve">Figura </w:t>
      </w:r>
      <w:r w:rsidR="006D0E92" w:rsidRPr="006D0E92">
        <w:rPr>
          <w:b/>
          <w:bCs/>
          <w:noProof/>
          <w:szCs w:val="24"/>
        </w:rPr>
        <w:t>1.2</w:t>
      </w:r>
      <w:r w:rsidR="0023753D" w:rsidRPr="0023753D">
        <w:rPr>
          <w:b/>
          <w:bCs/>
          <w:noProof/>
        </w:rPr>
        <w:fldChar w:fldCharType="end"/>
      </w:r>
      <w:r w:rsidR="000C529B">
        <w:rPr>
          <w:noProof/>
        </w:rPr>
        <w:t>.</w:t>
      </w:r>
    </w:p>
    <w:p w14:paraId="65C9C06E" w14:textId="77777777" w:rsidR="000C529B" w:rsidRPr="00B16C61" w:rsidRDefault="000C529B" w:rsidP="000C529B">
      <w:pPr>
        <w:sectPr w:rsidR="000C529B" w:rsidRPr="00B16C61" w:rsidSect="00A338DA">
          <w:footerReference w:type="default" r:id="rId27"/>
          <w:pgSz w:w="11907" w:h="16840" w:code="9"/>
          <w:pgMar w:top="1655" w:right="851" w:bottom="851" w:left="1418" w:header="567" w:footer="1134" w:gutter="0"/>
          <w:cols w:space="720"/>
          <w:docGrid w:linePitch="326"/>
        </w:sectPr>
      </w:pPr>
    </w:p>
    <w:p w14:paraId="1578A8B3" w14:textId="683303A8" w:rsidR="0023753D" w:rsidRDefault="00251BA7" w:rsidP="0023753D">
      <w:pPr>
        <w:keepNext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66E5F740" wp14:editId="49BA2C94">
            <wp:extent cx="5135526" cy="7160445"/>
            <wp:effectExtent l="0" t="0" r="8255" b="254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1" t="3224" r="3868" b="3106"/>
                    <a:stretch/>
                  </pic:blipFill>
                  <pic:spPr bwMode="auto">
                    <a:xfrm>
                      <a:off x="0" y="0"/>
                      <a:ext cx="5160291" cy="719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E8F97B" w14:textId="5B4AEFAC" w:rsidR="000C529B" w:rsidRPr="003507F7" w:rsidRDefault="0023753D" w:rsidP="0023753D">
      <w:pPr>
        <w:spacing w:before="0" w:after="0" w:line="240" w:lineRule="auto"/>
        <w:jc w:val="center"/>
        <w:rPr>
          <w:sz w:val="20"/>
          <w:szCs w:val="20"/>
        </w:rPr>
      </w:pPr>
      <w:bookmarkStart w:id="15" w:name="_Ref70671650"/>
      <w:bookmarkStart w:id="16" w:name="_Toc76032216"/>
      <w:r w:rsidRPr="003507F7">
        <w:rPr>
          <w:sz w:val="20"/>
          <w:szCs w:val="20"/>
        </w:rPr>
        <w:t xml:space="preserve">Figura </w:t>
      </w:r>
      <w:r w:rsidR="006D0184">
        <w:rPr>
          <w:sz w:val="20"/>
          <w:szCs w:val="20"/>
        </w:rPr>
        <w:fldChar w:fldCharType="begin"/>
      </w:r>
      <w:r w:rsidR="006D0184">
        <w:rPr>
          <w:sz w:val="20"/>
          <w:szCs w:val="20"/>
        </w:rPr>
        <w:instrText xml:space="preserve"> STYLEREF 1 \s </w:instrText>
      </w:r>
      <w:r w:rsidR="006D0184">
        <w:rPr>
          <w:sz w:val="20"/>
          <w:szCs w:val="20"/>
        </w:rPr>
        <w:fldChar w:fldCharType="separate"/>
      </w:r>
      <w:r w:rsidR="006D0E92">
        <w:rPr>
          <w:noProof/>
          <w:sz w:val="20"/>
          <w:szCs w:val="20"/>
        </w:rPr>
        <w:t>1</w:t>
      </w:r>
      <w:r w:rsidR="006D0184">
        <w:rPr>
          <w:sz w:val="20"/>
          <w:szCs w:val="20"/>
        </w:rPr>
        <w:fldChar w:fldCharType="end"/>
      </w:r>
      <w:r w:rsidR="006D0184">
        <w:rPr>
          <w:sz w:val="20"/>
          <w:szCs w:val="20"/>
        </w:rPr>
        <w:t>.</w:t>
      </w:r>
      <w:r w:rsidR="006D0184">
        <w:rPr>
          <w:sz w:val="20"/>
          <w:szCs w:val="20"/>
        </w:rPr>
        <w:fldChar w:fldCharType="begin"/>
      </w:r>
      <w:r w:rsidR="006D0184">
        <w:rPr>
          <w:sz w:val="20"/>
          <w:szCs w:val="20"/>
        </w:rPr>
        <w:instrText xml:space="preserve"> SEQ Figura \* ARABIC \s 1 </w:instrText>
      </w:r>
      <w:r w:rsidR="006D0184">
        <w:rPr>
          <w:sz w:val="20"/>
          <w:szCs w:val="20"/>
        </w:rPr>
        <w:fldChar w:fldCharType="separate"/>
      </w:r>
      <w:r w:rsidR="006D0E92">
        <w:rPr>
          <w:noProof/>
          <w:sz w:val="20"/>
          <w:szCs w:val="20"/>
        </w:rPr>
        <w:t>2</w:t>
      </w:r>
      <w:r w:rsidR="006D0184">
        <w:rPr>
          <w:sz w:val="20"/>
          <w:szCs w:val="20"/>
        </w:rPr>
        <w:fldChar w:fldCharType="end"/>
      </w:r>
      <w:bookmarkEnd w:id="15"/>
      <w:r w:rsidRPr="003507F7">
        <w:rPr>
          <w:sz w:val="20"/>
          <w:szCs w:val="20"/>
        </w:rPr>
        <w:t xml:space="preserve"> </w:t>
      </w:r>
      <w:bookmarkStart w:id="17" w:name="_Toc52383829"/>
      <w:r w:rsidR="006D0184">
        <w:rPr>
          <w:sz w:val="20"/>
          <w:szCs w:val="20"/>
        </w:rPr>
        <w:t>-</w:t>
      </w:r>
      <w:r w:rsidR="000C529B" w:rsidRPr="003507F7">
        <w:rPr>
          <w:sz w:val="20"/>
          <w:szCs w:val="20"/>
        </w:rPr>
        <w:t xml:space="preserve"> </w:t>
      </w:r>
      <w:r w:rsidR="00C52E6A" w:rsidRPr="003507F7">
        <w:rPr>
          <w:sz w:val="20"/>
          <w:szCs w:val="20"/>
        </w:rPr>
        <w:t>Unidades Administrativas da CODEVASF</w:t>
      </w:r>
      <w:r w:rsidR="000C529B" w:rsidRPr="003507F7">
        <w:rPr>
          <w:sz w:val="20"/>
          <w:szCs w:val="20"/>
        </w:rPr>
        <w:t>.</w:t>
      </w:r>
      <w:bookmarkEnd w:id="16"/>
      <w:bookmarkEnd w:id="17"/>
    </w:p>
    <w:p w14:paraId="11B7D9D9" w14:textId="77777777" w:rsidR="000C529B" w:rsidRPr="003507F7" w:rsidRDefault="000C529B" w:rsidP="000C529B">
      <w:pPr>
        <w:spacing w:before="0" w:after="0" w:line="240" w:lineRule="auto"/>
        <w:jc w:val="center"/>
        <w:rPr>
          <w:sz w:val="20"/>
          <w:szCs w:val="20"/>
        </w:rPr>
      </w:pPr>
      <w:r w:rsidRPr="003507F7">
        <w:rPr>
          <w:sz w:val="20"/>
          <w:szCs w:val="20"/>
        </w:rPr>
        <w:t>(Fonte: Codevasf)</w:t>
      </w:r>
    </w:p>
    <w:p w14:paraId="00E52DF9" w14:textId="77777777" w:rsidR="006316D6" w:rsidRPr="00146856" w:rsidRDefault="006316D6" w:rsidP="000C529B">
      <w:pPr>
        <w:spacing w:before="0" w:after="0" w:line="240" w:lineRule="auto"/>
        <w:jc w:val="center"/>
        <w:rPr>
          <w:sz w:val="22"/>
        </w:rPr>
      </w:pPr>
    </w:p>
    <w:p w14:paraId="45F91D48" w14:textId="77777777" w:rsidR="006316D6" w:rsidRPr="006316D6" w:rsidRDefault="006316D6" w:rsidP="00C219FF">
      <w:pPr>
        <w:shd w:val="clear" w:color="auto" w:fill="FFFFFF"/>
        <w:textAlignment w:val="baseline"/>
        <w:rPr>
          <w:rFonts w:eastAsia="Times New Roman" w:cs="Arial"/>
          <w:szCs w:val="24"/>
          <w:lang w:eastAsia="pt-BR"/>
        </w:rPr>
      </w:pPr>
      <w:r w:rsidRPr="006316D6">
        <w:rPr>
          <w:rFonts w:eastAsia="Times New Roman" w:cs="Arial"/>
          <w:szCs w:val="24"/>
          <w:lang w:eastAsia="pt-BR"/>
        </w:rPr>
        <w:t>Por meio da 1ª Superintendência Regional, com sede no município de Montes Claros – MG, a Codevasf atua em 349 municípios, abrangendo a bacia hidrográfica do rio São Francisco, nas regiões fisiográficas do “Alto” e “Médio” São Francisco, a bacia do rio Araguari, bem como parte das bacias dos rios Pardo, Jequitinhonha e Mucuri.</w:t>
      </w:r>
    </w:p>
    <w:p w14:paraId="6C15BA4B" w14:textId="2657D965" w:rsidR="006316D6" w:rsidRDefault="000C529B" w:rsidP="00C219FF">
      <w:pPr>
        <w:rPr>
          <w:noProof/>
        </w:rPr>
      </w:pPr>
      <w:r w:rsidRPr="00967A5B">
        <w:rPr>
          <w:noProof/>
        </w:rPr>
        <w:lastRenderedPageBreak/>
        <w:t>A atuação da Codevasf acontece por meio de ações que contribuem para o desenvolvimento da agricultura irrigada, revitalização das bacias hidrográficas e mitigação dos efeitos da estiagem com a oferta de água para consumo humano e animal, proporcionando melhores condições de vida da população com a redução das desigualdades inter e intrarregionais.</w:t>
      </w:r>
    </w:p>
    <w:p w14:paraId="30A3D597" w14:textId="463E9289" w:rsidR="00122092" w:rsidRPr="00C219FF" w:rsidRDefault="000C529B" w:rsidP="00115BC3">
      <w:pPr>
        <w:pStyle w:val="Ttulo2"/>
        <w:rPr>
          <w:rFonts w:asciiTheme="minorHAnsi" w:hAnsiTheme="minorHAnsi" w:cstheme="minorHAnsi"/>
          <w:szCs w:val="24"/>
        </w:rPr>
      </w:pPr>
      <w:bookmarkStart w:id="18" w:name="_Toc52352827"/>
      <w:bookmarkStart w:id="19" w:name="_Toc70357138"/>
      <w:bookmarkStart w:id="20" w:name="_Toc76032196"/>
      <w:r w:rsidRPr="00C219FF">
        <w:rPr>
          <w:rFonts w:asciiTheme="minorHAnsi" w:hAnsiTheme="minorHAnsi" w:cstheme="minorHAnsi"/>
          <w:szCs w:val="24"/>
        </w:rPr>
        <w:t>P</w:t>
      </w:r>
      <w:r w:rsidR="00C219FF" w:rsidRPr="00C219FF">
        <w:rPr>
          <w:rFonts w:asciiTheme="minorHAnsi" w:hAnsiTheme="minorHAnsi" w:cstheme="minorHAnsi"/>
          <w:szCs w:val="24"/>
        </w:rPr>
        <w:t>rograma de Revitalização do Rio São Francisco</w:t>
      </w:r>
      <w:bookmarkEnd w:id="18"/>
      <w:bookmarkEnd w:id="19"/>
      <w:bookmarkEnd w:id="20"/>
      <w:r w:rsidR="00C219FF" w:rsidRPr="00C219FF">
        <w:rPr>
          <w:rFonts w:asciiTheme="minorHAnsi" w:hAnsiTheme="minorHAnsi" w:cstheme="minorHAnsi"/>
          <w:szCs w:val="24"/>
        </w:rPr>
        <w:t xml:space="preserve"> </w:t>
      </w:r>
    </w:p>
    <w:p w14:paraId="2629ABBD" w14:textId="65923E1D" w:rsidR="00C219FF" w:rsidRDefault="006316D6" w:rsidP="00C219FF">
      <w:pPr>
        <w:rPr>
          <w:rFonts w:cs="Arial"/>
          <w:color w:val="000000"/>
          <w:szCs w:val="24"/>
        </w:rPr>
      </w:pPr>
      <w:r w:rsidRPr="00C219FF">
        <w:rPr>
          <w:rFonts w:asciiTheme="minorHAnsi" w:hAnsiTheme="minorHAnsi"/>
          <w:szCs w:val="24"/>
        </w:rPr>
        <w:t>Através do Decreto 8.834, assinado em 9 de agosto de 2016 pelo Presidente da República, foi instituído o Programa de Revitalização da Bacia Hidrográfica do Rio São Francisco (PRSF),</w:t>
      </w:r>
      <w:r w:rsidR="00C219FF" w:rsidRPr="00C219FF">
        <w:rPr>
          <w:rStyle w:val="fontepargpadro10"/>
          <w:rFonts w:cs="Arial"/>
          <w:color w:val="000000"/>
          <w:szCs w:val="24"/>
        </w:rPr>
        <w:t> </w:t>
      </w:r>
      <w:r w:rsidR="00C219FF" w:rsidRPr="00C219FF">
        <w:rPr>
          <w:rFonts w:cs="Arial"/>
          <w:color w:val="000000"/>
          <w:szCs w:val="24"/>
        </w:rPr>
        <w:t>com o objetivo de promover a revitalização da Bacia Hidrográfica do Rio São Francisco, por meio de ações permanentes e integradas de preservação, conservação e recuperação ambiental que visem ao uso sustentável dos recursos naturais e à melhoria das condições socioambientais e da disponibilidade de água em quantidade e qualidade para os usos múltiplos.</w:t>
      </w:r>
    </w:p>
    <w:p w14:paraId="72FA6A85" w14:textId="655B89CE" w:rsidR="00C219FF" w:rsidRPr="008C7212" w:rsidRDefault="00C219FF" w:rsidP="00C219FF">
      <w:pPr>
        <w:rPr>
          <w:rFonts w:asciiTheme="minorHAnsi" w:hAnsiTheme="minorHAnsi"/>
          <w:szCs w:val="24"/>
        </w:rPr>
      </w:pPr>
      <w:r w:rsidRPr="008C7212">
        <w:rPr>
          <w:rFonts w:cs="Arial"/>
          <w:color w:val="000000"/>
          <w:szCs w:val="24"/>
        </w:rPr>
        <w:t>O PRSF tem como diretrizes básicas a articulação, a integração, a participação e o controle social, em conformidade com os fundamentos estabelecidos pela Política Nacional de Meio Ambiente e pela Política Nacional de Recursos Hídricos, de forma a promover a integração entre as duas políticas, tendo a Bacia Hidrográfica do Rio São Francisco como unidade de planejamento e gestão.</w:t>
      </w:r>
    </w:p>
    <w:p w14:paraId="501A20A6" w14:textId="7741A51C" w:rsidR="0023753D" w:rsidRDefault="006316D6" w:rsidP="008C7212">
      <w:pPr>
        <w:rPr>
          <w:rFonts w:asciiTheme="minorHAnsi" w:hAnsiTheme="minorHAnsi"/>
          <w:szCs w:val="24"/>
        </w:rPr>
      </w:pPr>
      <w:r w:rsidRPr="00C219FF">
        <w:rPr>
          <w:rFonts w:asciiTheme="minorHAnsi" w:hAnsiTheme="minorHAnsi"/>
          <w:szCs w:val="24"/>
        </w:rPr>
        <w:t>A Companhia de Desenvolvimento dos Vales do São Francisco e do Parnaíba – CODEVASF, braço executor do Programa de Revitalização, pelo Ministério da Integração Nacional, iniciou efetivamente sua participação no Programa, em Minas Gerais</w:t>
      </w:r>
      <w:r w:rsidR="008C7212">
        <w:rPr>
          <w:rFonts w:asciiTheme="minorHAnsi" w:hAnsiTheme="minorHAnsi"/>
          <w:szCs w:val="24"/>
        </w:rPr>
        <w:t>, no ano de</w:t>
      </w:r>
      <w:r w:rsidRPr="00C219FF">
        <w:rPr>
          <w:rFonts w:asciiTheme="minorHAnsi" w:hAnsiTheme="minorHAnsi"/>
          <w:szCs w:val="24"/>
        </w:rPr>
        <w:t xml:space="preserve"> 2005</w:t>
      </w:r>
      <w:r w:rsidR="008C7212">
        <w:rPr>
          <w:rFonts w:asciiTheme="minorHAnsi" w:hAnsiTheme="minorHAnsi"/>
          <w:szCs w:val="24"/>
        </w:rPr>
        <w:t xml:space="preserve">, </w:t>
      </w:r>
      <w:r w:rsidRPr="00C219FF">
        <w:rPr>
          <w:rFonts w:asciiTheme="minorHAnsi" w:hAnsiTheme="minorHAnsi"/>
          <w:szCs w:val="24"/>
        </w:rPr>
        <w:t xml:space="preserve"> </w:t>
      </w:r>
      <w:r w:rsidR="00060612">
        <w:rPr>
          <w:rFonts w:asciiTheme="minorHAnsi" w:hAnsiTheme="minorHAnsi"/>
          <w:szCs w:val="24"/>
        </w:rPr>
        <w:t>buscando parceiras para</w:t>
      </w:r>
      <w:r w:rsidRPr="00C219FF">
        <w:rPr>
          <w:rFonts w:asciiTheme="minorHAnsi" w:hAnsiTheme="minorHAnsi"/>
          <w:szCs w:val="24"/>
        </w:rPr>
        <w:t xml:space="preserve"> implanta</w:t>
      </w:r>
      <w:r w:rsidR="00060612">
        <w:rPr>
          <w:rFonts w:asciiTheme="minorHAnsi" w:hAnsiTheme="minorHAnsi"/>
          <w:szCs w:val="24"/>
        </w:rPr>
        <w:t>ção de</w:t>
      </w:r>
      <w:r w:rsidRPr="00C219FF">
        <w:rPr>
          <w:rFonts w:asciiTheme="minorHAnsi" w:hAnsiTheme="minorHAnsi"/>
          <w:szCs w:val="24"/>
        </w:rPr>
        <w:t xml:space="preserve"> ações de Controle de Processos Erosivos, quais sejam: proteção de nascentes, </w:t>
      </w:r>
      <w:proofErr w:type="spellStart"/>
      <w:r w:rsidRPr="00C219FF">
        <w:rPr>
          <w:rFonts w:asciiTheme="minorHAnsi" w:hAnsiTheme="minorHAnsi"/>
          <w:szCs w:val="24"/>
        </w:rPr>
        <w:t>terraceamento</w:t>
      </w:r>
      <w:proofErr w:type="spellEnd"/>
      <w:r w:rsidRPr="00C219FF">
        <w:rPr>
          <w:rFonts w:asciiTheme="minorHAnsi" w:hAnsiTheme="minorHAnsi"/>
          <w:szCs w:val="24"/>
        </w:rPr>
        <w:t>,  proteção de mata ciliar e de topo, conformação de estradas vicinais, visando à recuperação hidroambiental de microbacias hidrográficas, formadoras das bacias de subafluentes e afluentes do rio São Francisco. Em Minas Gerais</w:t>
      </w:r>
      <w:r w:rsidR="00060612">
        <w:rPr>
          <w:rFonts w:asciiTheme="minorHAnsi" w:hAnsiTheme="minorHAnsi"/>
          <w:szCs w:val="24"/>
        </w:rPr>
        <w:t>,</w:t>
      </w:r>
      <w:r w:rsidRPr="00C219FF">
        <w:rPr>
          <w:rFonts w:asciiTheme="minorHAnsi" w:hAnsiTheme="minorHAnsi"/>
          <w:szCs w:val="24"/>
        </w:rPr>
        <w:t xml:space="preserve"> as ações de revitalização estão sendo implantadas sob a coordenação técnica da Unidade de Meio Ambiente </w:t>
      </w:r>
      <w:r w:rsidR="00587908">
        <w:rPr>
          <w:rFonts w:asciiTheme="minorHAnsi" w:hAnsiTheme="minorHAnsi"/>
          <w:szCs w:val="24"/>
        </w:rPr>
        <w:t xml:space="preserve">– </w:t>
      </w:r>
      <w:r w:rsidRPr="00C219FF">
        <w:rPr>
          <w:rFonts w:asciiTheme="minorHAnsi" w:hAnsiTheme="minorHAnsi"/>
          <w:szCs w:val="24"/>
        </w:rPr>
        <w:t>UMA</w:t>
      </w:r>
      <w:r w:rsidR="00587908">
        <w:rPr>
          <w:rFonts w:asciiTheme="minorHAnsi" w:hAnsiTheme="minorHAnsi"/>
          <w:szCs w:val="24"/>
        </w:rPr>
        <w:t xml:space="preserve"> -</w:t>
      </w:r>
      <w:r w:rsidRPr="00C219FF">
        <w:rPr>
          <w:rFonts w:asciiTheme="minorHAnsi" w:hAnsiTheme="minorHAnsi"/>
          <w:szCs w:val="24"/>
        </w:rPr>
        <w:t xml:space="preserve"> da 1ª Superintendência Regional da CODEVASF</w:t>
      </w:r>
      <w:r w:rsidR="00060612">
        <w:rPr>
          <w:rFonts w:asciiTheme="minorHAnsi" w:hAnsiTheme="minorHAnsi"/>
          <w:szCs w:val="24"/>
        </w:rPr>
        <w:t>.</w:t>
      </w:r>
      <w:r w:rsidRPr="00C219FF">
        <w:rPr>
          <w:rFonts w:asciiTheme="minorHAnsi" w:hAnsiTheme="minorHAnsi"/>
          <w:szCs w:val="24"/>
        </w:rPr>
        <w:t xml:space="preserve"> </w:t>
      </w:r>
    </w:p>
    <w:p w14:paraId="0B716D16" w14:textId="7DB04E65" w:rsidR="003507F7" w:rsidRDefault="003507F7" w:rsidP="008C7212">
      <w:pPr>
        <w:rPr>
          <w:rFonts w:asciiTheme="minorHAnsi" w:hAnsiTheme="minorHAnsi"/>
          <w:szCs w:val="24"/>
        </w:rPr>
      </w:pPr>
    </w:p>
    <w:p w14:paraId="6FBC8481" w14:textId="0A49D70B" w:rsidR="004B5FDB" w:rsidRDefault="004B5FDB" w:rsidP="008C7212">
      <w:pPr>
        <w:rPr>
          <w:rFonts w:asciiTheme="minorHAnsi" w:hAnsiTheme="minorHAnsi"/>
          <w:szCs w:val="24"/>
        </w:rPr>
      </w:pPr>
      <w:r>
        <w:rPr>
          <w:rFonts w:asciiTheme="minorHAnsi" w:hAnsiTheme="minorHAnsi"/>
          <w:szCs w:val="24"/>
        </w:rPr>
        <w:br w:type="page"/>
      </w:r>
    </w:p>
    <w:p w14:paraId="12F3BD4E" w14:textId="41B78DFC" w:rsidR="004C3A73" w:rsidRDefault="004C3A73" w:rsidP="00584136">
      <w:pPr>
        <w:pStyle w:val="Ttulo1"/>
      </w:pPr>
      <w:bookmarkStart w:id="21" w:name="_Toc76032197"/>
      <w:r>
        <w:lastRenderedPageBreak/>
        <w:t>Metodologia Geral</w:t>
      </w:r>
      <w:bookmarkEnd w:id="21"/>
    </w:p>
    <w:p w14:paraId="2A55458B" w14:textId="137DA542" w:rsidR="00A9431D" w:rsidRDefault="72B8A803" w:rsidP="00584136">
      <w:r>
        <w:t xml:space="preserve">Em conformidade com as </w:t>
      </w:r>
      <w:r w:rsidR="00115BC3">
        <w:t xml:space="preserve">premissas estabelecidas no </w:t>
      </w:r>
      <w:r>
        <w:t xml:space="preserve">Termo de Referência, a metodologia proposta pela TPF para </w:t>
      </w:r>
      <w:r w:rsidR="362D7861">
        <w:t xml:space="preserve">desenvolver o serviço técnico especializado, referente à </w:t>
      </w:r>
      <w:r w:rsidR="362D7861" w:rsidRPr="5404FFBD">
        <w:rPr>
          <w:i/>
          <w:iCs/>
        </w:rPr>
        <w:t xml:space="preserve">execução de serviços de diagnóstico e elaboração de projetos hidroambientais em áreas da bacia hidrográfica do rio São Francisco, no estado de Minas Gerais, incluso serviços topográficos, gráficos, geotécnicos e deslocamentos, destinados </w:t>
      </w:r>
      <w:r w:rsidR="3CA1821C" w:rsidRPr="5404FFBD">
        <w:rPr>
          <w:i/>
          <w:iCs/>
        </w:rPr>
        <w:t>à</w:t>
      </w:r>
      <w:r w:rsidR="362D7861" w:rsidRPr="5404FFBD">
        <w:rPr>
          <w:i/>
          <w:iCs/>
        </w:rPr>
        <w:t>s ações de revitalização de bacias em diversos municípios da área de atuação da 1ª Superintendência Regional da Codevasf, no estado de Minas Gerais</w:t>
      </w:r>
      <w:r w:rsidRPr="5404FFBD">
        <w:rPr>
          <w:i/>
          <w:iCs/>
        </w:rPr>
        <w:t>,</w:t>
      </w:r>
      <w:r>
        <w:t xml:space="preserve"> </w:t>
      </w:r>
      <w:r w:rsidR="362D7861">
        <w:t>procura conciliar perspectivas e ferramentas emergentes no âmbito da gestão de projetos, a fim de conduzir a execução dos serviços de maneira assertiva.</w:t>
      </w:r>
    </w:p>
    <w:p w14:paraId="5543FA4B" w14:textId="77777777" w:rsidR="00723C18" w:rsidRPr="00BE6DFF" w:rsidRDefault="00723C18" w:rsidP="00584136">
      <w:pPr>
        <w:rPr>
          <w:noProof/>
        </w:rPr>
      </w:pPr>
      <w:r w:rsidRPr="00BE6DFF">
        <w:rPr>
          <w:rFonts w:eastAsia="Arial"/>
          <w:noProof/>
        </w:rPr>
        <w:t xml:space="preserve">Desta forma, </w:t>
      </w:r>
      <w:r w:rsidRPr="00BE6DFF">
        <w:rPr>
          <w:noProof/>
        </w:rPr>
        <w:t xml:space="preserve">será apresentada uma abordagem dos princípios do </w:t>
      </w:r>
      <w:r w:rsidRPr="00BE6DFF">
        <w:rPr>
          <w:bCs/>
          <w:noProof/>
        </w:rPr>
        <w:t>Padrão de Gerenciamento de Projetos</w:t>
      </w:r>
      <w:r>
        <w:rPr>
          <w:bCs/>
          <w:noProof/>
        </w:rPr>
        <w:t>, preconizada pelo</w:t>
      </w:r>
      <w:r w:rsidRPr="00D14FFE">
        <w:t xml:space="preserve"> </w:t>
      </w:r>
      <w:r w:rsidRPr="00D14FFE">
        <w:rPr>
          <w:bCs/>
          <w:noProof/>
        </w:rPr>
        <w:t>Instituto de Gerenciamento de Projetos</w:t>
      </w:r>
      <w:r w:rsidRPr="00BE6DFF">
        <w:rPr>
          <w:bCs/>
          <w:noProof/>
        </w:rPr>
        <w:t xml:space="preserve"> </w:t>
      </w:r>
      <w:r>
        <w:rPr>
          <w:bCs/>
          <w:noProof/>
        </w:rPr>
        <w:t>(</w:t>
      </w:r>
      <w:r w:rsidRPr="00BE6DFF">
        <w:rPr>
          <w:bCs/>
          <w:noProof/>
        </w:rPr>
        <w:t>PMI</w:t>
      </w:r>
      <w:r w:rsidRPr="00560B3E">
        <w:rPr>
          <w:bCs/>
          <w:noProof/>
          <w:vertAlign w:val="superscript"/>
        </w:rPr>
        <w:t>®</w:t>
      </w:r>
      <w:r>
        <w:rPr>
          <w:bCs/>
          <w:noProof/>
        </w:rPr>
        <w:t>)</w:t>
      </w:r>
      <w:r w:rsidRPr="00BE6DFF">
        <w:rPr>
          <w:bCs/>
          <w:noProof/>
        </w:rPr>
        <w:t>,</w:t>
      </w:r>
      <w:r w:rsidRPr="00BE6DFF">
        <w:rPr>
          <w:noProof/>
        </w:rPr>
        <w:t xml:space="preserve"> fundamentais para o sucesso dos trabalhos. Serão abordados os conceitos trazidos pelo corpo de conhecimentos PMBOK Guide®, que se baseia no padrão de gerenciamento de projetos, enriquecido pelas práticas “ágeis” em sua recém-editada 6ª edição.</w:t>
      </w:r>
    </w:p>
    <w:p w14:paraId="2BE5F454" w14:textId="77777777" w:rsidR="00723C18" w:rsidRPr="00BE6DFF" w:rsidRDefault="00723C18" w:rsidP="00584136">
      <w:pPr>
        <w:rPr>
          <w:rFonts w:eastAsia="Arial" w:cs="Arial"/>
          <w:noProof/>
        </w:rPr>
      </w:pPr>
      <w:r w:rsidRPr="00BE6DFF">
        <w:rPr>
          <w:rFonts w:eastAsia="Arial" w:cs="Arial"/>
          <w:noProof/>
        </w:rPr>
        <w:t xml:space="preserve">Em sinergia com tal perspectiva, entende-se que os frequentes avanços tecnológicos, aliados à necessidade cada vez maior de otimização de recursos associados às atividades nos ramos da Engenharia e Prestação de Serviços de Consultoria, ensejam uma atualização sistemática e a adoção de ferramentas e métodos cada vez mais eficientes. </w:t>
      </w:r>
    </w:p>
    <w:p w14:paraId="2FDB0645" w14:textId="2FC041F6" w:rsidR="00723C18" w:rsidRPr="00BE6DFF" w:rsidRDefault="00723C18" w:rsidP="00584136">
      <w:pPr>
        <w:rPr>
          <w:rFonts w:eastAsia="Arial" w:cs="Arial"/>
          <w:noProof/>
        </w:rPr>
      </w:pPr>
      <w:r w:rsidRPr="00BE6DFF">
        <w:rPr>
          <w:rFonts w:eastAsia="Arial" w:cs="Arial"/>
          <w:noProof/>
        </w:rPr>
        <w:t xml:space="preserve">Assim, </w:t>
      </w:r>
      <w:r w:rsidR="00C7084F">
        <w:rPr>
          <w:rFonts w:eastAsia="Arial" w:cs="Arial"/>
          <w:noProof/>
        </w:rPr>
        <w:t xml:space="preserve">a TPF Engenharia </w:t>
      </w:r>
      <w:r w:rsidRPr="00BE6DFF">
        <w:rPr>
          <w:rFonts w:eastAsia="Arial" w:cs="Arial"/>
          <w:noProof/>
        </w:rPr>
        <w:t xml:space="preserve">baseia </w:t>
      </w:r>
      <w:r w:rsidR="00C7084F">
        <w:rPr>
          <w:rFonts w:eastAsia="Arial" w:cs="Arial"/>
          <w:noProof/>
        </w:rPr>
        <w:t xml:space="preserve"> seu Plano de Trabalho </w:t>
      </w:r>
      <w:r w:rsidRPr="00BE6DFF">
        <w:rPr>
          <w:rFonts w:eastAsia="Arial" w:cs="Arial"/>
          <w:noProof/>
        </w:rPr>
        <w:t xml:space="preserve">na aplicação de um robusto </w:t>
      </w:r>
      <w:r w:rsidRPr="00BE6DFF">
        <w:rPr>
          <w:rFonts w:eastAsia="Arial" w:cs="Arial"/>
          <w:b/>
          <w:bCs/>
          <w:i/>
          <w:iCs/>
          <w:noProof/>
        </w:rPr>
        <w:t>Sistema de Informações Gerenciais</w:t>
      </w:r>
      <w:r w:rsidRPr="00BE6DFF">
        <w:rPr>
          <w:rFonts w:eastAsia="Arial" w:cs="Arial"/>
          <w:noProof/>
        </w:rPr>
        <w:t>, complementado com o uso de ferramentas e tecnologias de ponta, nomeadamente:</w:t>
      </w:r>
      <w:r w:rsidRPr="00BE6DFF">
        <w:rPr>
          <w:rFonts w:eastAsia="Arial" w:cs="Arial"/>
          <w:b/>
          <w:bCs/>
          <w:noProof/>
        </w:rPr>
        <w:t xml:space="preserve"> </w:t>
      </w:r>
      <w:r w:rsidRPr="00BE6DFF">
        <w:rPr>
          <w:rFonts w:eastAsia="Arial" w:cs="Arial"/>
          <w:noProof/>
          <w:u w:val="single"/>
        </w:rPr>
        <w:t>Business Intelligence (BI)</w:t>
      </w:r>
      <w:r w:rsidRPr="00BE6DFF">
        <w:rPr>
          <w:rFonts w:eastAsia="Arial" w:cs="Arial"/>
          <w:b/>
          <w:bCs/>
          <w:noProof/>
        </w:rPr>
        <w:t>.</w:t>
      </w:r>
    </w:p>
    <w:p w14:paraId="0328F4CC" w14:textId="126CDC03" w:rsidR="004B5FDB" w:rsidRDefault="004B5FDB" w:rsidP="00332DB8">
      <w:pPr>
        <w:spacing w:after="240" w:line="240" w:lineRule="auto"/>
      </w:pPr>
      <w:r>
        <w:br w:type="page"/>
      </w:r>
    </w:p>
    <w:p w14:paraId="39CEC8F9" w14:textId="1CB1A3E7" w:rsidR="004C3A73" w:rsidRDefault="00122092" w:rsidP="00584136">
      <w:pPr>
        <w:pStyle w:val="Ttulo2"/>
      </w:pPr>
      <w:bookmarkStart w:id="22" w:name="_Toc76032198"/>
      <w:r w:rsidRPr="004562DB"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5EBC20AF" wp14:editId="36EF9A56">
                <wp:simplePos x="0" y="0"/>
                <wp:positionH relativeFrom="margin">
                  <wp:posOffset>3175635</wp:posOffset>
                </wp:positionH>
                <wp:positionV relativeFrom="paragraph">
                  <wp:posOffset>251460</wp:posOffset>
                </wp:positionV>
                <wp:extent cx="3286125" cy="238125"/>
                <wp:effectExtent l="0" t="0" r="9525" b="9525"/>
                <wp:wrapSquare wrapText="bothSides"/>
                <wp:docPr id="73" name="Caixa de Texto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2381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5CA52F0" w14:textId="0714EC30" w:rsidR="005019AB" w:rsidRPr="00584136" w:rsidRDefault="005019AB" w:rsidP="00710AD7">
                            <w:pPr>
                              <w:pStyle w:val="Normal1"/>
                              <w:rPr>
                                <w:b/>
                                <w:noProof/>
                                <w:sz w:val="19"/>
                                <w:szCs w:val="19"/>
                              </w:rPr>
                            </w:pPr>
                            <w:bookmarkStart w:id="23" w:name="_Ref46217443"/>
                            <w:bookmarkStart w:id="24" w:name="_Toc76032217"/>
                            <w:r w:rsidRPr="00584136">
                              <w:rPr>
                                <w:sz w:val="19"/>
                                <w:szCs w:val="19"/>
                              </w:rPr>
                              <w:t xml:space="preserve">Figura </w:t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fldChar w:fldCharType="begin"/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instrText xml:space="preserve"> STYLEREF 1 \s </w:instrText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fldChar w:fldCharType="separate"/>
                            </w:r>
                            <w:r w:rsidR="006D0E92">
                              <w:rPr>
                                <w:noProof/>
                                <w:sz w:val="19"/>
                                <w:szCs w:val="19"/>
                              </w:rPr>
                              <w:t>2</w:t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fldChar w:fldCharType="end"/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t>.</w:t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fldChar w:fldCharType="begin"/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instrText xml:space="preserve"> SEQ Figura \* ARABIC \s 1 </w:instrText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fldChar w:fldCharType="separate"/>
                            </w:r>
                            <w:r w:rsidR="006D0E92">
                              <w:rPr>
                                <w:noProof/>
                                <w:sz w:val="19"/>
                                <w:szCs w:val="19"/>
                              </w:rPr>
                              <w:t>1</w:t>
                            </w:r>
                            <w:r w:rsidR="006D0184">
                              <w:rPr>
                                <w:sz w:val="19"/>
                                <w:szCs w:val="19"/>
                              </w:rPr>
                              <w:fldChar w:fldCharType="end"/>
                            </w:r>
                            <w:bookmarkEnd w:id="23"/>
                            <w:r w:rsidRPr="00584136">
                              <w:rPr>
                                <w:sz w:val="19"/>
                                <w:szCs w:val="19"/>
                              </w:rPr>
                              <w:t xml:space="preserve"> - Áreas de Conhecimento para a Gestão do Projeto</w:t>
                            </w:r>
                            <w:bookmarkEnd w:id="2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C20AF" id="Caixa de Texto 73" o:spid="_x0000_s1032" type="#_x0000_t202" style="position:absolute;left:0;text-align:left;margin-left:250.05pt;margin-top:19.8pt;width:258.75pt;height:18.75pt;z-index:25165825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" stroked="f">
                <v:textbox inset="0,0,0,0">
                  <w:txbxContent>
                    <w:p w14:paraId="15CA52F0" w14:textId="0714EC30" w:rsidR="005019AB" w:rsidRPr="00584136" w:rsidRDefault="005019AB" w:rsidP="00710AD7">
                      <w:pPr>
                        <w:pStyle w:val="Normal1"/>
                        <w:rPr>
                          <w:b/>
                          <w:noProof/>
                          <w:sz w:val="19"/>
                          <w:szCs w:val="19"/>
                        </w:rPr>
                      </w:pPr>
                      <w:bookmarkStart w:id="25" w:name="_Ref46217443"/>
                      <w:bookmarkStart w:id="26" w:name="_Toc76032217"/>
                      <w:r w:rsidRPr="00584136">
                        <w:rPr>
                          <w:sz w:val="19"/>
                          <w:szCs w:val="19"/>
                        </w:rPr>
                        <w:t xml:space="preserve">Figura </w:t>
                      </w:r>
                      <w:r w:rsidR="006D0184">
                        <w:rPr>
                          <w:sz w:val="19"/>
                          <w:szCs w:val="19"/>
                        </w:rPr>
                        <w:fldChar w:fldCharType="begin"/>
                      </w:r>
                      <w:r w:rsidR="006D0184">
                        <w:rPr>
                          <w:sz w:val="19"/>
                          <w:szCs w:val="19"/>
                        </w:rPr>
                        <w:instrText xml:space="preserve"> STYLEREF 1 \s </w:instrText>
                      </w:r>
                      <w:r w:rsidR="006D0184">
                        <w:rPr>
                          <w:sz w:val="19"/>
                          <w:szCs w:val="19"/>
                        </w:rPr>
                        <w:fldChar w:fldCharType="separate"/>
                      </w:r>
                      <w:r w:rsidR="006D0E92">
                        <w:rPr>
                          <w:noProof/>
                          <w:sz w:val="19"/>
                          <w:szCs w:val="19"/>
                        </w:rPr>
                        <w:t>2</w:t>
                      </w:r>
                      <w:r w:rsidR="006D0184">
                        <w:rPr>
                          <w:sz w:val="19"/>
                          <w:szCs w:val="19"/>
                        </w:rPr>
                        <w:fldChar w:fldCharType="end"/>
                      </w:r>
                      <w:r w:rsidR="006D0184">
                        <w:rPr>
                          <w:sz w:val="19"/>
                          <w:szCs w:val="19"/>
                        </w:rPr>
                        <w:t>.</w:t>
                      </w:r>
                      <w:r w:rsidR="006D0184">
                        <w:rPr>
                          <w:sz w:val="19"/>
                          <w:szCs w:val="19"/>
                        </w:rPr>
                        <w:fldChar w:fldCharType="begin"/>
                      </w:r>
                      <w:r w:rsidR="006D0184">
                        <w:rPr>
                          <w:sz w:val="19"/>
                          <w:szCs w:val="19"/>
                        </w:rPr>
                        <w:instrText xml:space="preserve"> SEQ Figura \* ARABIC \s 1 </w:instrText>
                      </w:r>
                      <w:r w:rsidR="006D0184">
                        <w:rPr>
                          <w:sz w:val="19"/>
                          <w:szCs w:val="19"/>
                        </w:rPr>
                        <w:fldChar w:fldCharType="separate"/>
                      </w:r>
                      <w:r w:rsidR="006D0E92">
                        <w:rPr>
                          <w:noProof/>
                          <w:sz w:val="19"/>
                          <w:szCs w:val="19"/>
                        </w:rPr>
                        <w:t>1</w:t>
                      </w:r>
                      <w:r w:rsidR="006D0184">
                        <w:rPr>
                          <w:sz w:val="19"/>
                          <w:szCs w:val="19"/>
                        </w:rPr>
                        <w:fldChar w:fldCharType="end"/>
                      </w:r>
                      <w:bookmarkEnd w:id="25"/>
                      <w:r w:rsidRPr="00584136">
                        <w:rPr>
                          <w:sz w:val="19"/>
                          <w:szCs w:val="19"/>
                        </w:rPr>
                        <w:t xml:space="preserve"> - Áreas de Conhecimento para a Gestão do Projeto</w:t>
                      </w:r>
                      <w:bookmarkEnd w:id="26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C3A73">
        <w:t>Metodologias para Gestão do Projeto</w:t>
      </w:r>
      <w:bookmarkEnd w:id="22"/>
    </w:p>
    <w:p w14:paraId="375AEF87" w14:textId="2FA65FB0" w:rsidR="00A9431D" w:rsidRPr="00BE6DFF" w:rsidRDefault="00A9431D" w:rsidP="00584136">
      <w:pPr>
        <w:rPr>
          <w:noProof/>
        </w:rPr>
      </w:pPr>
      <w:r>
        <w:rPr>
          <w:noProof/>
          <w:lang w:eastAsia="pt-BR"/>
        </w:rPr>
        <w:drawing>
          <wp:anchor distT="0" distB="0" distL="114300" distR="114300" simplePos="0" relativeHeight="251658252" behindDoc="0" locked="0" layoutInCell="1" allowOverlap="1" wp14:anchorId="640CE4AE" wp14:editId="54FEBDF0">
            <wp:simplePos x="0" y="0"/>
            <wp:positionH relativeFrom="column">
              <wp:posOffset>3175635</wp:posOffset>
            </wp:positionH>
            <wp:positionV relativeFrom="paragraph">
              <wp:posOffset>211455</wp:posOffset>
            </wp:positionV>
            <wp:extent cx="3038475" cy="3076575"/>
            <wp:effectExtent l="0" t="0" r="9525" b="9525"/>
            <wp:wrapSquare wrapText="bothSides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1" r="27655" b="3294"/>
                    <a:stretch/>
                  </pic:blipFill>
                  <pic:spPr bwMode="auto">
                    <a:xfrm>
                      <a:off x="0" y="0"/>
                      <a:ext cx="30384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362D7861" w:rsidRPr="00BE6DFF">
        <w:rPr>
          <w:noProof/>
        </w:rPr>
        <w:t>Diversas metodologias e padrões de conhecimento são aplicados à gestão de projetos, sendo o PMI</w:t>
      </w:r>
      <w:r w:rsidR="362D7861" w:rsidRPr="00BE6DFF">
        <w:rPr>
          <w:noProof/>
          <w:vertAlign w:val="superscript"/>
        </w:rPr>
        <w:t>®</w:t>
      </w:r>
      <w:r w:rsidR="362D7861" w:rsidRPr="00BE6DFF">
        <w:rPr>
          <w:noProof/>
        </w:rPr>
        <w:t xml:space="preserve"> referência para esse suporte. Dentre as obras de autoria do instituto, destaca-se o PMBOK</w:t>
      </w:r>
      <w:r w:rsidR="362D7861" w:rsidRPr="00BE6DFF">
        <w:rPr>
          <w:noProof/>
          <w:vertAlign w:val="superscript"/>
        </w:rPr>
        <w:t>®</w:t>
      </w:r>
      <w:r w:rsidR="362D7861" w:rsidRPr="00BE6DFF">
        <w:rPr>
          <w:noProof/>
        </w:rPr>
        <w:t xml:space="preserve"> (Guia do Conhecimento em Gerenciamento de Projetos), que constitui reconhecido compêndio de padrões e boas práticas</w:t>
      </w:r>
      <w:r w:rsidR="362D7861">
        <w:rPr>
          <w:noProof/>
        </w:rPr>
        <w:t>,</w:t>
      </w:r>
      <w:r w:rsidR="362D7861" w:rsidRPr="00BE6DFF">
        <w:rPr>
          <w:noProof/>
        </w:rPr>
        <w:t xml:space="preserve"> com o fim assegurar o sucesso de um projeto através de três conceitos fundamentais: </w:t>
      </w:r>
      <w:r w:rsidR="362D7861" w:rsidRPr="00BE6DFF">
        <w:rPr>
          <w:b/>
          <w:bCs/>
          <w:noProof/>
        </w:rPr>
        <w:t>(1)</w:t>
      </w:r>
      <w:r w:rsidR="362D7861" w:rsidRPr="00BE6DFF">
        <w:rPr>
          <w:noProof/>
        </w:rPr>
        <w:t xml:space="preserve"> </w:t>
      </w:r>
      <w:r w:rsidR="362D7861" w:rsidRPr="00BE6DFF">
        <w:rPr>
          <w:b/>
          <w:bCs/>
          <w:noProof/>
        </w:rPr>
        <w:t>o</w:t>
      </w:r>
      <w:r w:rsidR="362D7861" w:rsidRPr="00BE6DFF">
        <w:rPr>
          <w:noProof/>
        </w:rPr>
        <w:t xml:space="preserve"> </w:t>
      </w:r>
      <w:r w:rsidR="362D7861" w:rsidRPr="307A245D">
        <w:rPr>
          <w:b/>
          <w:bCs/>
          <w:noProof/>
        </w:rPr>
        <w:t>ciclo de vida do projeto</w:t>
      </w:r>
      <w:r w:rsidR="362D7861" w:rsidRPr="00BE6DFF">
        <w:rPr>
          <w:noProof/>
        </w:rPr>
        <w:t xml:space="preserve">, </w:t>
      </w:r>
      <w:r w:rsidR="362D7861" w:rsidRPr="00BE6DFF">
        <w:rPr>
          <w:b/>
          <w:bCs/>
          <w:noProof/>
        </w:rPr>
        <w:t>(2) o</w:t>
      </w:r>
      <w:r w:rsidR="362D7861" w:rsidRPr="00BE6DFF">
        <w:rPr>
          <w:noProof/>
        </w:rPr>
        <w:t xml:space="preserve"> </w:t>
      </w:r>
      <w:r w:rsidR="362D7861" w:rsidRPr="307A245D">
        <w:rPr>
          <w:b/>
          <w:bCs/>
          <w:noProof/>
        </w:rPr>
        <w:t>processo administrativo do projeto</w:t>
      </w:r>
      <w:r w:rsidR="362D7861" w:rsidRPr="00BE6DFF">
        <w:rPr>
          <w:noProof/>
        </w:rPr>
        <w:t xml:space="preserve"> </w:t>
      </w:r>
      <w:r w:rsidR="362D7861" w:rsidRPr="00BE6DFF">
        <w:rPr>
          <w:b/>
          <w:bCs/>
          <w:noProof/>
        </w:rPr>
        <w:t>e (3) as</w:t>
      </w:r>
      <w:r w:rsidR="362D7861" w:rsidRPr="00BE6DFF">
        <w:rPr>
          <w:noProof/>
        </w:rPr>
        <w:t xml:space="preserve"> </w:t>
      </w:r>
      <w:r w:rsidR="362D7861" w:rsidRPr="307A245D">
        <w:rPr>
          <w:b/>
          <w:bCs/>
          <w:noProof/>
        </w:rPr>
        <w:t>áreas de conhecimento</w:t>
      </w:r>
      <w:r w:rsidR="362D7861" w:rsidRPr="00BE6DFF">
        <w:rPr>
          <w:noProof/>
        </w:rPr>
        <w:t xml:space="preserve">. </w:t>
      </w:r>
    </w:p>
    <w:p w14:paraId="36A3EFC0" w14:textId="53CCC2B6" w:rsidR="00A9431D" w:rsidRPr="00BE6DFF" w:rsidRDefault="00A9431D" w:rsidP="00584136">
      <w:pPr>
        <w:rPr>
          <w:noProof/>
        </w:rPr>
      </w:pPr>
      <w:r w:rsidRPr="00BE6DFF">
        <w:rPr>
          <w:noProof/>
        </w:rPr>
        <w:t>De forma a tornar mais didático e compreensivo o arcabouço de gestão, o PMI</w:t>
      </w:r>
      <w:r w:rsidRPr="00BE6DFF">
        <w:rPr>
          <w:noProof/>
          <w:vertAlign w:val="superscript"/>
        </w:rPr>
        <w:t>®</w:t>
      </w:r>
      <w:r w:rsidRPr="00BE6DFF">
        <w:rPr>
          <w:noProof/>
        </w:rPr>
        <w:t xml:space="preserve"> enumera </w:t>
      </w:r>
      <w:r w:rsidRPr="00BE6DFF">
        <w:rPr>
          <w:b/>
          <w:noProof/>
        </w:rPr>
        <w:t>10 áreas de conhecimento</w:t>
      </w:r>
      <w:r w:rsidRPr="00BE6DFF">
        <w:rPr>
          <w:noProof/>
        </w:rPr>
        <w:t xml:space="preserve"> que consistem nos campos de especialização comumente necessários à gestão de um projeto, conforme ilustrado na </w:t>
      </w:r>
      <w:r w:rsidRPr="005A0BD7">
        <w:rPr>
          <w:b/>
          <w:bCs/>
          <w:noProof/>
        </w:rPr>
        <w:fldChar w:fldCharType="begin"/>
      </w:r>
      <w:r w:rsidRPr="005A0BD7">
        <w:rPr>
          <w:b/>
          <w:bCs/>
          <w:noProof/>
        </w:rPr>
        <w:instrText xml:space="preserve"> REF _Ref46217443 \h  \* MERGEFORMAT </w:instrText>
      </w:r>
      <w:r w:rsidRPr="005A0BD7">
        <w:rPr>
          <w:b/>
          <w:bCs/>
          <w:noProof/>
        </w:rPr>
      </w:r>
      <w:r w:rsidRPr="005A0BD7">
        <w:rPr>
          <w:b/>
          <w:bCs/>
          <w:noProof/>
        </w:rPr>
        <w:fldChar w:fldCharType="separate"/>
      </w:r>
      <w:r w:rsidR="006D0E92" w:rsidRPr="006D0E92">
        <w:rPr>
          <w:b/>
          <w:bCs/>
        </w:rPr>
        <w:t xml:space="preserve">Figura </w:t>
      </w:r>
      <w:r w:rsidR="006D0E92" w:rsidRPr="006D0E92">
        <w:rPr>
          <w:b/>
          <w:bCs/>
          <w:noProof/>
        </w:rPr>
        <w:t>2.1</w:t>
      </w:r>
      <w:r w:rsidRPr="005A0BD7">
        <w:rPr>
          <w:b/>
          <w:bCs/>
          <w:noProof/>
        </w:rPr>
        <w:fldChar w:fldCharType="end"/>
      </w:r>
      <w:r w:rsidRPr="00385C4F">
        <w:rPr>
          <w:noProof/>
        </w:rPr>
        <w:t>.</w:t>
      </w:r>
      <w:r w:rsidRPr="00BE6DFF">
        <w:rPr>
          <w:noProof/>
        </w:rPr>
        <w:t xml:space="preserve"> </w:t>
      </w:r>
    </w:p>
    <w:p w14:paraId="4A316D32" w14:textId="08FF2157" w:rsidR="00A9431D" w:rsidRPr="00BE6DFF" w:rsidRDefault="00A9431D" w:rsidP="00584136">
      <w:pPr>
        <w:rPr>
          <w:noProof/>
        </w:rPr>
      </w:pPr>
      <w:r w:rsidRPr="00BE6DFF">
        <w:rPr>
          <w:noProof/>
        </w:rPr>
        <w:t>Adicionalmente, o PMBOK</w:t>
      </w:r>
      <w:r w:rsidRPr="00BE6DFF">
        <w:rPr>
          <w:noProof/>
          <w:vertAlign w:val="superscript"/>
        </w:rPr>
        <w:t>®</w:t>
      </w:r>
      <w:r w:rsidRPr="00BE6DFF">
        <w:rPr>
          <w:noProof/>
        </w:rPr>
        <w:t xml:space="preserve"> enumera </w:t>
      </w:r>
      <w:r w:rsidRPr="00BE6DFF">
        <w:rPr>
          <w:b/>
          <w:noProof/>
        </w:rPr>
        <w:t>49 processos</w:t>
      </w:r>
      <w:r w:rsidRPr="00BE6DFF">
        <w:rPr>
          <w:noProof/>
        </w:rPr>
        <w:t xml:space="preserve"> utilizados para atingir os objetivos do projeto. Esses processos se relacionam às diferentes áreas do conhecimento e compreendem atividades sistemáticas resultando em “saídas” específicas para um conjunto </w:t>
      </w:r>
      <w:r>
        <w:rPr>
          <w:noProof/>
        </w:rPr>
        <w:t xml:space="preserve">de </w:t>
      </w:r>
      <w:r w:rsidRPr="00BE6DFF">
        <w:rPr>
          <w:noProof/>
        </w:rPr>
        <w:t xml:space="preserve">“entradas” definidas, sendo reunidas em </w:t>
      </w:r>
      <w:r w:rsidRPr="00BE6DFF">
        <w:rPr>
          <w:b/>
          <w:noProof/>
        </w:rPr>
        <w:t>5</w:t>
      </w:r>
      <w:r>
        <w:rPr>
          <w:b/>
          <w:noProof/>
        </w:rPr>
        <w:t> </w:t>
      </w:r>
      <w:r w:rsidRPr="00BE6DFF">
        <w:rPr>
          <w:b/>
          <w:noProof/>
        </w:rPr>
        <w:t>grupos</w:t>
      </w:r>
      <w:r w:rsidRPr="00BE6DFF">
        <w:rPr>
          <w:noProof/>
        </w:rPr>
        <w:t xml:space="preserve"> de processos de gerenciamento. É fundamental ressaltar que os grupos de processo não devem ser encarados como uma analogia das fases pelas quais passa um projeto. Os cinco grupos de processos consistem em:</w:t>
      </w:r>
    </w:p>
    <w:p w14:paraId="6536E5D6" w14:textId="77777777" w:rsidR="00A9431D" w:rsidRPr="00BE6DFF" w:rsidRDefault="00A9431D" w:rsidP="00584136">
      <w:pPr>
        <w:rPr>
          <w:noProof/>
        </w:rPr>
      </w:pPr>
      <w:r w:rsidRPr="00BE6DFF">
        <w:rPr>
          <w:b/>
          <w:bCs/>
          <w:noProof/>
        </w:rPr>
        <w:t>Grupo de Processos de Iniciação:</w:t>
      </w:r>
      <w:r w:rsidRPr="00BE6DFF">
        <w:rPr>
          <w:noProof/>
        </w:rPr>
        <w:t xml:space="preserve"> Tem por objetivo a definição de um novo projeto ou uma nova fase de um existente. É através desses processos que se obtém a autorização para o início do projeto;</w:t>
      </w:r>
    </w:p>
    <w:p w14:paraId="061C384F" w14:textId="77777777" w:rsidR="00A9431D" w:rsidRPr="00BE6DFF" w:rsidRDefault="00A9431D" w:rsidP="00584136">
      <w:pPr>
        <w:rPr>
          <w:noProof/>
        </w:rPr>
      </w:pPr>
      <w:r w:rsidRPr="00BE6DFF">
        <w:rPr>
          <w:b/>
          <w:bCs/>
          <w:noProof/>
        </w:rPr>
        <w:t>Grupo de Processos de Planejamento:</w:t>
      </w:r>
      <w:r w:rsidRPr="00BE6DFF">
        <w:rPr>
          <w:noProof/>
        </w:rPr>
        <w:t xml:space="preserve"> Realizados no intuito de definir o escopo do projeto, refinar seus objetivos e definir </w:t>
      </w:r>
      <w:r>
        <w:rPr>
          <w:noProof/>
        </w:rPr>
        <w:t xml:space="preserve">a </w:t>
      </w:r>
      <w:r w:rsidRPr="00BE6DFF">
        <w:rPr>
          <w:noProof/>
        </w:rPr>
        <w:t>linha de ação para seu alcance;</w:t>
      </w:r>
    </w:p>
    <w:p w14:paraId="03A8E1F4" w14:textId="77777777" w:rsidR="00A9431D" w:rsidRPr="00BE6DFF" w:rsidRDefault="00A9431D" w:rsidP="00584136">
      <w:pPr>
        <w:rPr>
          <w:noProof/>
        </w:rPr>
      </w:pPr>
      <w:r w:rsidRPr="00BE6DFF">
        <w:rPr>
          <w:b/>
          <w:bCs/>
          <w:noProof/>
        </w:rPr>
        <w:t>Grupo de Processos de Execução:</w:t>
      </w:r>
      <w:r w:rsidRPr="00BE6DFF">
        <w:rPr>
          <w:noProof/>
        </w:rPr>
        <w:t xml:space="preserve"> Visam concluir os trabalhos previamente definidos pelo Planejamento, satisfazendo os requisitos do projeto;</w:t>
      </w:r>
    </w:p>
    <w:p w14:paraId="00F10A69" w14:textId="77777777" w:rsidR="00A9431D" w:rsidRPr="00BE6DFF" w:rsidRDefault="00A9431D" w:rsidP="00584136">
      <w:pPr>
        <w:rPr>
          <w:noProof/>
        </w:rPr>
      </w:pPr>
      <w:r w:rsidRPr="00BE6DFF">
        <w:rPr>
          <w:b/>
          <w:bCs/>
          <w:noProof/>
        </w:rPr>
        <w:lastRenderedPageBreak/>
        <w:t>Grupo de Processos de Monitoramento e Controle:</w:t>
      </w:r>
      <w:r w:rsidRPr="00BE6DFF">
        <w:rPr>
          <w:noProof/>
        </w:rPr>
        <w:t xml:space="preserve"> Processos cujo objetivo principal consiste na análise e controle do desempenho do projeto, identificando não-conformidades e ações corretivas associadas;</w:t>
      </w:r>
    </w:p>
    <w:p w14:paraId="3A291D89" w14:textId="26F04BD2" w:rsidR="00A9431D" w:rsidRPr="00BE6DFF" w:rsidRDefault="00A9431D" w:rsidP="00584136">
      <w:pPr>
        <w:rPr>
          <w:noProof/>
        </w:rPr>
      </w:pPr>
      <w:r w:rsidRPr="00BE6DFF">
        <w:rPr>
          <w:b/>
          <w:bCs/>
          <w:noProof/>
        </w:rPr>
        <w:t>Grupo de Processos de Encerramento:</w:t>
      </w:r>
      <w:r w:rsidRPr="00BE6DFF">
        <w:rPr>
          <w:noProof/>
        </w:rPr>
        <w:t xml:space="preserve"> Finalizam, formalmente, um projeto, fase ou contrato.</w:t>
      </w:r>
    </w:p>
    <w:p w14:paraId="565EDDDF" w14:textId="61C770B8" w:rsidR="00A9431D" w:rsidRPr="00BE6DFF" w:rsidRDefault="00041120" w:rsidP="00584136">
      <w:pPr>
        <w:rPr>
          <w:noProof/>
        </w:rPr>
      </w:pPr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58251" behindDoc="0" locked="0" layoutInCell="1" allowOverlap="1" wp14:anchorId="6FC24B26" wp14:editId="0955EB3C">
                <wp:simplePos x="0" y="0"/>
                <wp:positionH relativeFrom="column">
                  <wp:posOffset>2707278</wp:posOffset>
                </wp:positionH>
                <wp:positionV relativeFrom="paragraph">
                  <wp:posOffset>64680</wp:posOffset>
                </wp:positionV>
                <wp:extent cx="3401060" cy="1594485"/>
                <wp:effectExtent l="0" t="0" r="8890" b="5715"/>
                <wp:wrapSquare wrapText="bothSides"/>
                <wp:docPr id="94" name="Agrupar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1060" cy="1594485"/>
                          <a:chOff x="0" y="0"/>
                          <a:chExt cx="3401532" cy="1594573"/>
                        </a:xfrm>
                      </wpg:grpSpPr>
                      <pic:pic xmlns:pic="http://schemas.openxmlformats.org/drawingml/2006/picture">
                        <pic:nvPicPr>
                          <pic:cNvPr id="37" name="Imagem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7669" b="-1"/>
                          <a:stretch/>
                        </pic:blipFill>
                        <pic:spPr bwMode="auto">
                          <a:xfrm>
                            <a:off x="10632" y="202018"/>
                            <a:ext cx="3390900" cy="139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" name="Caixa de Texto 74"/>
                        <wps:cNvSpPr txBox="1"/>
                        <wps:spPr>
                          <a:xfrm>
                            <a:off x="0" y="0"/>
                            <a:ext cx="3390897" cy="18034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D0009C6" w14:textId="14CD99C6" w:rsidR="005019AB" w:rsidRPr="00584136" w:rsidRDefault="005019AB" w:rsidP="00122092">
                              <w:pPr>
                                <w:pStyle w:val="Normal1"/>
                                <w:jc w:val="center"/>
                                <w:rPr>
                                  <w:b/>
                                  <w:noProof/>
                                  <w:sz w:val="20"/>
                                </w:rPr>
                              </w:pPr>
                              <w:bookmarkStart w:id="27" w:name="_Ref46217550"/>
                              <w:bookmarkStart w:id="28" w:name="_Toc76032218"/>
                              <w:r w:rsidRPr="00584136">
                                <w:rPr>
                                  <w:sz w:val="20"/>
                                </w:rPr>
                                <w:t xml:space="preserve">Figura </w:t>
                              </w:r>
                              <w:r w:rsidR="006D0184">
                                <w:rPr>
                                  <w:sz w:val="20"/>
                                </w:rPr>
                                <w:fldChar w:fldCharType="begin"/>
                              </w:r>
                              <w:r w:rsidR="006D0184">
                                <w:rPr>
                                  <w:sz w:val="20"/>
                                </w:rPr>
                                <w:instrText xml:space="preserve"> STYLEREF 1 \s </w:instrText>
                              </w:r>
                              <w:r w:rsidR="006D0184">
                                <w:rPr>
                                  <w:sz w:val="20"/>
                                </w:rPr>
                                <w:fldChar w:fldCharType="separate"/>
                              </w:r>
                              <w:r w:rsidR="006D0E92">
                                <w:rPr>
                                  <w:noProof/>
                                  <w:sz w:val="20"/>
                                </w:rPr>
                                <w:t>2</w:t>
                              </w:r>
                              <w:r w:rsidR="006D0184">
                                <w:rPr>
                                  <w:sz w:val="20"/>
                                </w:rPr>
                                <w:fldChar w:fldCharType="end"/>
                              </w:r>
                              <w:r w:rsidR="006D0184">
                                <w:rPr>
                                  <w:sz w:val="20"/>
                                </w:rPr>
                                <w:t>.</w:t>
                              </w:r>
                              <w:r w:rsidR="006D0184">
                                <w:rPr>
                                  <w:sz w:val="20"/>
                                </w:rPr>
                                <w:fldChar w:fldCharType="begin"/>
                              </w:r>
                              <w:r w:rsidR="006D0184">
                                <w:rPr>
                                  <w:sz w:val="20"/>
                                </w:rPr>
                                <w:instrText xml:space="preserve"> SEQ Figura \* ARABIC \s 1 </w:instrText>
                              </w:r>
                              <w:r w:rsidR="006D0184">
                                <w:rPr>
                                  <w:sz w:val="20"/>
                                </w:rPr>
                                <w:fldChar w:fldCharType="separate"/>
                              </w:r>
                              <w:r w:rsidR="006D0E92">
                                <w:rPr>
                                  <w:noProof/>
                                  <w:sz w:val="20"/>
                                </w:rPr>
                                <w:t>2</w:t>
                              </w:r>
                              <w:r w:rsidR="006D0184">
                                <w:rPr>
                                  <w:sz w:val="20"/>
                                </w:rPr>
                                <w:fldChar w:fldCharType="end"/>
                              </w:r>
                              <w:bookmarkEnd w:id="27"/>
                              <w:r w:rsidRPr="00584136">
                                <w:rPr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-</w:t>
                              </w:r>
                              <w:r w:rsidRPr="00584136">
                                <w:rPr>
                                  <w:sz w:val="20"/>
                                </w:rPr>
                                <w:t xml:space="preserve"> Relações entre Grupos de Processos</w:t>
                              </w:r>
                              <w:bookmarkEnd w:id="28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C24B26" id="Agrupar 94" o:spid="_x0000_s1033" style="position:absolute;left:0;text-align:left;margin-left:213.15pt;margin-top:5.1pt;width:267.8pt;height:125.55pt;z-index:251658251;mso-position-horizontal-relative:text;mso-position-vertical-relative:text;mso-width-relative:margin;mso-height-relative:margin" coordsize="34015,15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37" o:spid="_x0000_s1034" type="#_x0000_t75" style="position:absolute;left:106;top:2020;width:33909;height:13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">
                  <v:imagedata r:id="rId31" o:title="" croptop="-5026f" cropbottom="-1f"/>
                </v:shape>
                <v:shape id="Caixa de Texto 74" o:spid="_x0000_s1035" type="#_x0000_t202" style="position:absolute;width:33908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" stroked="f">
                  <v:textbox inset="0,0,0,0">
                    <w:txbxContent>
                      <w:p w14:paraId="6D0009C6" w14:textId="14CD99C6" w:rsidR="005019AB" w:rsidRPr="00584136" w:rsidRDefault="005019AB" w:rsidP="00122092">
                        <w:pPr>
                          <w:pStyle w:val="Normal1"/>
                          <w:jc w:val="center"/>
                          <w:rPr>
                            <w:b/>
                            <w:noProof/>
                            <w:sz w:val="20"/>
                          </w:rPr>
                        </w:pPr>
                        <w:bookmarkStart w:id="29" w:name="_Ref46217550"/>
                        <w:bookmarkStart w:id="30" w:name="_Toc76032218"/>
                        <w:r w:rsidRPr="00584136">
                          <w:rPr>
                            <w:sz w:val="20"/>
                          </w:rPr>
                          <w:t xml:space="preserve">Figura </w:t>
                        </w:r>
                        <w:r w:rsidR="006D0184">
                          <w:rPr>
                            <w:sz w:val="20"/>
                          </w:rPr>
                          <w:fldChar w:fldCharType="begin"/>
                        </w:r>
                        <w:r w:rsidR="006D0184">
                          <w:rPr>
                            <w:sz w:val="20"/>
                          </w:rPr>
                          <w:instrText xml:space="preserve"> STYLEREF 1 \s </w:instrText>
                        </w:r>
                        <w:r w:rsidR="006D0184">
                          <w:rPr>
                            <w:sz w:val="20"/>
                          </w:rPr>
                          <w:fldChar w:fldCharType="separate"/>
                        </w:r>
                        <w:r w:rsidR="006D0E92">
                          <w:rPr>
                            <w:noProof/>
                            <w:sz w:val="20"/>
                          </w:rPr>
                          <w:t>2</w:t>
                        </w:r>
                        <w:r w:rsidR="006D0184">
                          <w:rPr>
                            <w:sz w:val="20"/>
                          </w:rPr>
                          <w:fldChar w:fldCharType="end"/>
                        </w:r>
                        <w:r w:rsidR="006D0184">
                          <w:rPr>
                            <w:sz w:val="20"/>
                          </w:rPr>
                          <w:t>.</w:t>
                        </w:r>
                        <w:r w:rsidR="006D0184">
                          <w:rPr>
                            <w:sz w:val="20"/>
                          </w:rPr>
                          <w:fldChar w:fldCharType="begin"/>
                        </w:r>
                        <w:r w:rsidR="006D0184">
                          <w:rPr>
                            <w:sz w:val="20"/>
                          </w:rPr>
                          <w:instrText xml:space="preserve"> SEQ Figura \* ARABIC \s 1 </w:instrText>
                        </w:r>
                        <w:r w:rsidR="006D0184">
                          <w:rPr>
                            <w:sz w:val="20"/>
                          </w:rPr>
                          <w:fldChar w:fldCharType="separate"/>
                        </w:r>
                        <w:r w:rsidR="006D0E92">
                          <w:rPr>
                            <w:noProof/>
                            <w:sz w:val="20"/>
                          </w:rPr>
                          <w:t>2</w:t>
                        </w:r>
                        <w:r w:rsidR="006D0184">
                          <w:rPr>
                            <w:sz w:val="20"/>
                          </w:rPr>
                          <w:fldChar w:fldCharType="end"/>
                        </w:r>
                        <w:bookmarkEnd w:id="29"/>
                        <w:r w:rsidRPr="00584136">
                          <w:rPr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-</w:t>
                        </w:r>
                        <w:r w:rsidRPr="00584136">
                          <w:rPr>
                            <w:sz w:val="20"/>
                          </w:rPr>
                          <w:t xml:space="preserve"> Relações entre Grupos de Processos</w:t>
                        </w:r>
                        <w:bookmarkEnd w:id="30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A9431D" w:rsidRPr="00BE6DFF">
        <w:rPr>
          <w:noProof/>
        </w:rPr>
        <w:t xml:space="preserve">A relação entre os grupos de processos pode ser entendida como </w:t>
      </w:r>
      <w:r w:rsidR="00A9431D" w:rsidRPr="00BE6DFF">
        <w:rPr>
          <w:b/>
          <w:noProof/>
        </w:rPr>
        <w:t>iterações</w:t>
      </w:r>
      <w:r w:rsidR="00A9431D" w:rsidRPr="00BE6DFF">
        <w:rPr>
          <w:noProof/>
        </w:rPr>
        <w:t xml:space="preserve"> de </w:t>
      </w:r>
      <w:r w:rsidR="00A9431D" w:rsidRPr="00BE6DFF">
        <w:rPr>
          <w:i/>
          <w:noProof/>
        </w:rPr>
        <w:t>Planejamento e Execução</w:t>
      </w:r>
      <w:r w:rsidR="00A9431D" w:rsidRPr="00BE6DFF">
        <w:rPr>
          <w:noProof/>
        </w:rPr>
        <w:t xml:space="preserve"> </w:t>
      </w:r>
      <w:r w:rsidR="00A9431D" w:rsidRPr="00BE6DFF">
        <w:rPr>
          <w:b/>
          <w:noProof/>
        </w:rPr>
        <w:t>no interior</w:t>
      </w:r>
      <w:r w:rsidR="00A9431D" w:rsidRPr="00BE6DFF">
        <w:rPr>
          <w:noProof/>
        </w:rPr>
        <w:t xml:space="preserve"> de um ambiente de </w:t>
      </w:r>
      <w:r w:rsidR="00A9431D" w:rsidRPr="00BE6DFF">
        <w:rPr>
          <w:i/>
          <w:noProof/>
        </w:rPr>
        <w:t>Monitoramento e Controle</w:t>
      </w:r>
      <w:r w:rsidR="00A9431D" w:rsidRPr="00BE6DFF">
        <w:rPr>
          <w:noProof/>
        </w:rPr>
        <w:t xml:space="preserve"> </w:t>
      </w:r>
      <w:r w:rsidR="00A9431D" w:rsidRPr="00BE6DFF">
        <w:rPr>
          <w:b/>
          <w:noProof/>
        </w:rPr>
        <w:t>precedidas</w:t>
      </w:r>
      <w:r w:rsidR="00A9431D" w:rsidRPr="00BE6DFF">
        <w:rPr>
          <w:noProof/>
        </w:rPr>
        <w:t xml:space="preserve"> e </w:t>
      </w:r>
      <w:r w:rsidR="00A9431D" w:rsidRPr="00BE6DFF">
        <w:rPr>
          <w:b/>
          <w:noProof/>
        </w:rPr>
        <w:t>seguidas</w:t>
      </w:r>
      <w:r w:rsidR="00A9431D" w:rsidRPr="00BE6DFF">
        <w:rPr>
          <w:noProof/>
        </w:rPr>
        <w:t xml:space="preserve"> por processos de </w:t>
      </w:r>
      <w:r w:rsidR="00A9431D" w:rsidRPr="00BE6DFF">
        <w:rPr>
          <w:i/>
          <w:noProof/>
        </w:rPr>
        <w:t>Iniciação e Encerramento</w:t>
      </w:r>
      <w:r w:rsidR="00A9431D" w:rsidRPr="00BE6DFF">
        <w:rPr>
          <w:noProof/>
        </w:rPr>
        <w:t xml:space="preserve"> bem definidos. A </w:t>
      </w:r>
      <w:r w:rsidR="00A9431D" w:rsidRPr="005A0BD7">
        <w:rPr>
          <w:b/>
          <w:bCs/>
          <w:noProof/>
        </w:rPr>
        <w:fldChar w:fldCharType="begin"/>
      </w:r>
      <w:r w:rsidR="00A9431D" w:rsidRPr="005A0BD7">
        <w:rPr>
          <w:b/>
          <w:bCs/>
          <w:noProof/>
        </w:rPr>
        <w:instrText xml:space="preserve"> REF _Ref46217550 \h  \* MERGEFORMAT </w:instrText>
      </w:r>
      <w:r w:rsidR="00A9431D" w:rsidRPr="005A0BD7">
        <w:rPr>
          <w:b/>
          <w:bCs/>
          <w:noProof/>
        </w:rPr>
      </w:r>
      <w:r w:rsidR="00A9431D" w:rsidRPr="005A0BD7">
        <w:rPr>
          <w:b/>
          <w:bCs/>
          <w:noProof/>
        </w:rPr>
        <w:fldChar w:fldCharType="separate"/>
      </w:r>
      <w:r w:rsidR="006D0E92" w:rsidRPr="006D0E92">
        <w:rPr>
          <w:b/>
          <w:bCs/>
        </w:rPr>
        <w:t xml:space="preserve">Figura </w:t>
      </w:r>
      <w:r w:rsidR="006D0E92" w:rsidRPr="006D0E92">
        <w:rPr>
          <w:b/>
          <w:bCs/>
          <w:noProof/>
        </w:rPr>
        <w:t>2.2</w:t>
      </w:r>
      <w:r w:rsidR="00A9431D" w:rsidRPr="005A0BD7">
        <w:rPr>
          <w:b/>
          <w:bCs/>
          <w:noProof/>
        </w:rPr>
        <w:fldChar w:fldCharType="end"/>
      </w:r>
      <w:r w:rsidR="00A9431D" w:rsidRPr="00BE6DFF">
        <w:rPr>
          <w:noProof/>
        </w:rPr>
        <w:t xml:space="preserve"> ilustra as relações entre Grupo de Processos.                                                                                      </w:t>
      </w:r>
    </w:p>
    <w:p w14:paraId="107295CC" w14:textId="77777777" w:rsidR="00A9431D" w:rsidRPr="00BE6DFF" w:rsidRDefault="00A9431D" w:rsidP="00584136">
      <w:pPr>
        <w:rPr>
          <w:noProof/>
        </w:rPr>
      </w:pPr>
      <w:r w:rsidRPr="00BE6DFF">
        <w:rPr>
          <w:noProof/>
        </w:rPr>
        <w:t>Após mais de 20 anos de desenvolvimento, o Guia PMBOK</w:t>
      </w:r>
      <w:r w:rsidRPr="00BE6DFF">
        <w:rPr>
          <w:noProof/>
          <w:vertAlign w:val="superscript"/>
        </w:rPr>
        <w:t>®</w:t>
      </w:r>
      <w:r w:rsidRPr="00BE6DFF">
        <w:rPr>
          <w:noProof/>
        </w:rPr>
        <w:t xml:space="preserve"> </w:t>
      </w:r>
      <w:r>
        <w:rPr>
          <w:noProof/>
        </w:rPr>
        <w:t>traz, em</w:t>
      </w:r>
      <w:r w:rsidRPr="00BE6DFF">
        <w:rPr>
          <w:noProof/>
        </w:rPr>
        <w:t xml:space="preserve"> sua </w:t>
      </w:r>
      <w:r>
        <w:rPr>
          <w:noProof/>
        </w:rPr>
        <w:t xml:space="preserve">última </w:t>
      </w:r>
      <w:r w:rsidRPr="00BE6DFF">
        <w:rPr>
          <w:noProof/>
        </w:rPr>
        <w:t>edição, alterações importantes em relação às versões anteriores.</w:t>
      </w:r>
    </w:p>
    <w:p w14:paraId="16E96829" w14:textId="2ADF9F46" w:rsidR="00A9431D" w:rsidRPr="00BE6DFF" w:rsidRDefault="00A9431D" w:rsidP="00584136">
      <w:pPr>
        <w:rPr>
          <w:noProof/>
        </w:rPr>
      </w:pPr>
      <w:r w:rsidRPr="00BE6DFF">
        <w:rPr>
          <w:noProof/>
        </w:rPr>
        <w:t>Tais alterações agregam novos conceitos, enfatizando a relevância das práticas ágeis. Essa revisão é resultado da pesquisa sobre a crescente influência e aplicabilidade de metodologias orientadas à mudança</w:t>
      </w:r>
      <w:r>
        <w:rPr>
          <w:noProof/>
        </w:rPr>
        <w:t>,</w:t>
      </w:r>
      <w:r w:rsidRPr="00BE6DFF">
        <w:rPr>
          <w:noProof/>
        </w:rPr>
        <w:t xml:space="preserve"> tais como Scrum, Kanban, Lean, XP e similares</w:t>
      </w:r>
      <w:r>
        <w:rPr>
          <w:noProof/>
        </w:rPr>
        <w:t xml:space="preserve">, </w:t>
      </w:r>
      <w:r w:rsidRPr="00BE6DFF">
        <w:rPr>
          <w:noProof/>
        </w:rPr>
        <w:t xml:space="preserve">sendo cruciais ao sucesso de projetos nas mais diversas áreas. Os métodos chamados de ágeis preconizam </w:t>
      </w:r>
      <w:r>
        <w:rPr>
          <w:noProof/>
        </w:rPr>
        <w:t xml:space="preserve">o </w:t>
      </w:r>
      <w:r w:rsidRPr="00BE6DFF">
        <w:rPr>
          <w:noProof/>
        </w:rPr>
        <w:t xml:space="preserve">desenvolvimento do projeto de maneira progressiva e com caráter marcadamente adaptativo, flexibilizando a tradicional forma de trabalho. Assim, os estágios passam a ser atacados em segmentos menores, os quais são implementados em ciclos de desenvolvimento. </w:t>
      </w:r>
    </w:p>
    <w:p w14:paraId="134DB774" w14:textId="77777777" w:rsidR="00A9431D" w:rsidRDefault="00A9431D" w:rsidP="00584136">
      <w:pPr>
        <w:rPr>
          <w:noProof/>
        </w:rPr>
      </w:pPr>
      <w:r w:rsidRPr="00BE6DFF">
        <w:rPr>
          <w:noProof/>
        </w:rPr>
        <w:t xml:space="preserve">A metodologia ágil é incremental, ou seja, o produto é desenvolvido de maneira gradual, com </w:t>
      </w:r>
      <w:r w:rsidRPr="00BE6DFF">
        <w:rPr>
          <w:b/>
          <w:bCs/>
          <w:noProof/>
        </w:rPr>
        <w:t>entregas e revisões constantes</w:t>
      </w:r>
      <w:r w:rsidRPr="00BE6DFF">
        <w:rPr>
          <w:noProof/>
        </w:rPr>
        <w:t>. Dessa prática</w:t>
      </w:r>
      <w:r>
        <w:rPr>
          <w:noProof/>
        </w:rPr>
        <w:t>,</w:t>
      </w:r>
      <w:r w:rsidRPr="00BE6DFF">
        <w:rPr>
          <w:noProof/>
        </w:rPr>
        <w:t xml:space="preserve"> resulta uma maior </w:t>
      </w:r>
      <w:r w:rsidRPr="00BE6DFF">
        <w:rPr>
          <w:noProof/>
          <w:u w:val="single"/>
        </w:rPr>
        <w:t>eficácia no diagnóstico de possíveis não-conformidades</w:t>
      </w:r>
      <w:r w:rsidRPr="00BE6DFF">
        <w:rPr>
          <w:noProof/>
        </w:rPr>
        <w:t xml:space="preserve">, e, consequentemente, </w:t>
      </w:r>
      <w:r w:rsidRPr="00BE6DFF">
        <w:rPr>
          <w:noProof/>
          <w:u w:val="single"/>
        </w:rPr>
        <w:t>maior agilidade em sua correção</w:t>
      </w:r>
      <w:r w:rsidRPr="00BE6DFF">
        <w:rPr>
          <w:noProof/>
        </w:rPr>
        <w:t>. Essas características se mostram cada vez mais oportunas nos ambientes de incerteza, disrupção e risco elevados em que se inserem boa parte dos projetos desenvolvidos atualmente.</w:t>
      </w:r>
    </w:p>
    <w:p w14:paraId="683E5449" w14:textId="77777777" w:rsidR="00584136" w:rsidRDefault="00584136" w:rsidP="00584136">
      <w:pPr>
        <w:rPr>
          <w:noProof/>
        </w:rPr>
      </w:pPr>
    </w:p>
    <w:p w14:paraId="5198657C" w14:textId="77777777" w:rsidR="00584136" w:rsidRPr="00BE6DFF" w:rsidRDefault="00584136" w:rsidP="00584136">
      <w:pPr>
        <w:rPr>
          <w:noProof/>
        </w:rPr>
      </w:pPr>
    </w:p>
    <w:p w14:paraId="2783865A" w14:textId="77777777" w:rsidR="00A9431D" w:rsidRPr="00BE6DFF" w:rsidRDefault="00A9431D" w:rsidP="00584136">
      <w:pPr>
        <w:rPr>
          <w:b/>
          <w:bCs/>
          <w:noProof/>
          <w:color w:val="365F91" w:themeColor="accent1" w:themeShade="BF"/>
        </w:rPr>
      </w:pPr>
      <w:r w:rsidRPr="00BE6DFF">
        <w:rPr>
          <w:b/>
          <w:bCs/>
          <w:noProof/>
          <w:color w:val="365F91" w:themeColor="accent1" w:themeShade="BF"/>
        </w:rPr>
        <w:lastRenderedPageBreak/>
        <w:t>BUSINESS INTELLIGENCE (BI)</w:t>
      </w:r>
    </w:p>
    <w:p w14:paraId="3990A2C4" w14:textId="77777777" w:rsidR="00EF0BD6" w:rsidRPr="004562DB" w:rsidRDefault="00EF0BD6" w:rsidP="00584136">
      <w:bookmarkStart w:id="31" w:name="_Ref46223824"/>
      <w:r w:rsidRPr="004562DB">
        <w:t xml:space="preserve">A TPF aplicará ferramentas de BI, tais como o Power BI, nos bancos de dados dos sistemas aplicados neste trabalho, de maneira a possibilitar </w:t>
      </w:r>
      <w:r w:rsidRPr="004562DB">
        <w:rPr>
          <w:b/>
          <w:bCs/>
        </w:rPr>
        <w:t>o aumento da inteligência informacional</w:t>
      </w:r>
      <w:r w:rsidRPr="004562DB">
        <w:t xml:space="preserve"> a respeito dos dados geridos e construir quaisquer </w:t>
      </w:r>
      <w:r w:rsidRPr="004562DB">
        <w:rPr>
          <w:i/>
          <w:iCs/>
        </w:rPr>
        <w:t>dashboards</w:t>
      </w:r>
      <w:r w:rsidRPr="004562DB">
        <w:t xml:space="preserve"> de informações, que possam facilitar o </w:t>
      </w:r>
      <w:r w:rsidRPr="00A25C64">
        <w:t xml:space="preserve">acompanhamento </w:t>
      </w:r>
      <w:r w:rsidRPr="004562DB">
        <w:t>da evolução dos trabalhos. A sua flexibilidade será crucial para complementar todas as apresentações dos dados gerenciais.</w:t>
      </w:r>
    </w:p>
    <w:p w14:paraId="7CC0FE6F" w14:textId="294C825A" w:rsidR="00EF0BD6" w:rsidRPr="004562DB" w:rsidRDefault="00EF0BD6" w:rsidP="00584136">
      <w:r w:rsidRPr="004562DB">
        <w:t xml:space="preserve">Os dados possuirão uma interpretação através de </w:t>
      </w:r>
      <w:r w:rsidRPr="004562DB">
        <w:rPr>
          <w:b/>
          <w:bCs/>
        </w:rPr>
        <w:t>indicadores de desempenho</w:t>
      </w:r>
      <w:r w:rsidRPr="004562DB">
        <w:t xml:space="preserve">, variados tipos de gráficos, visualizações espaciais, com gradativa evolução dos </w:t>
      </w:r>
      <w:r w:rsidRPr="004562DB">
        <w:rPr>
          <w:i/>
          <w:iCs/>
        </w:rPr>
        <w:t>dashboards</w:t>
      </w:r>
      <w:r w:rsidRPr="004562DB">
        <w:t xml:space="preserve"> criados sob medida para as necessidades do cliente. Na</w:t>
      </w:r>
      <w:r w:rsidR="0023753D">
        <w:t xml:space="preserve"> </w:t>
      </w:r>
      <w:r w:rsidR="0023753D" w:rsidRPr="0023753D">
        <w:rPr>
          <w:b/>
          <w:bCs/>
        </w:rPr>
        <w:fldChar w:fldCharType="begin"/>
      </w:r>
      <w:r w:rsidR="0023753D" w:rsidRPr="0023753D">
        <w:rPr>
          <w:b/>
          <w:bCs/>
        </w:rPr>
        <w:instrText xml:space="preserve"> REF _Ref70671911 \h </w:instrText>
      </w:r>
      <w:r w:rsidR="0023753D">
        <w:rPr>
          <w:b/>
          <w:bCs/>
        </w:rPr>
        <w:instrText xml:space="preserve"> \* MERGEFORMAT </w:instrText>
      </w:r>
      <w:r w:rsidR="0023753D" w:rsidRPr="0023753D">
        <w:rPr>
          <w:b/>
          <w:bCs/>
        </w:rPr>
      </w:r>
      <w:r w:rsidR="0023753D" w:rsidRPr="0023753D">
        <w:rPr>
          <w:b/>
          <w:bCs/>
        </w:rPr>
        <w:fldChar w:fldCharType="separate"/>
      </w:r>
      <w:r w:rsidR="006D0E92" w:rsidRPr="006D0E92">
        <w:rPr>
          <w:b/>
          <w:bCs/>
        </w:rPr>
        <w:t xml:space="preserve">Figura </w:t>
      </w:r>
      <w:r w:rsidR="006D0E92" w:rsidRPr="006D0E92">
        <w:rPr>
          <w:b/>
          <w:bCs/>
          <w:noProof/>
        </w:rPr>
        <w:t>2.3</w:t>
      </w:r>
      <w:r w:rsidR="0023753D" w:rsidRPr="0023753D">
        <w:rPr>
          <w:b/>
          <w:bCs/>
        </w:rPr>
        <w:fldChar w:fldCharType="end"/>
      </w:r>
      <w:r w:rsidRPr="004562DB">
        <w:t xml:space="preserve">, apresenta-se um exemplo de </w:t>
      </w:r>
      <w:r w:rsidRPr="00EF0BD6">
        <w:rPr>
          <w:i/>
        </w:rPr>
        <w:t>dashboard</w:t>
      </w:r>
      <w:r w:rsidRPr="004562DB">
        <w:t xml:space="preserve"> produzido através da ferramenta Power BI.</w:t>
      </w:r>
    </w:p>
    <w:p w14:paraId="12EDE23C" w14:textId="77777777" w:rsidR="00EF0BD6" w:rsidRPr="004562DB" w:rsidRDefault="00EF0BD6" w:rsidP="00584136">
      <w:r w:rsidRPr="004562DB">
        <w:t xml:space="preserve">Por estar na nuvem e disponibilizar aplicativos móveis, o BI traz como principais benefícios o acesso a dados confiáveis em tempo real. Permite também a </w:t>
      </w:r>
      <w:r w:rsidRPr="004562DB">
        <w:rPr>
          <w:b/>
          <w:bCs/>
        </w:rPr>
        <w:t xml:space="preserve">flexibilidade na criação de </w:t>
      </w:r>
      <w:r w:rsidRPr="00EF0BD6">
        <w:rPr>
          <w:b/>
          <w:bCs/>
          <w:i/>
        </w:rPr>
        <w:t>dashboards</w:t>
      </w:r>
      <w:r w:rsidRPr="004562DB">
        <w:t xml:space="preserve">, disponibilizando </w:t>
      </w:r>
      <w:r w:rsidRPr="004562DB">
        <w:rPr>
          <w:b/>
          <w:bCs/>
        </w:rPr>
        <w:t>visões condizentes com as necessidades dos diferentes atores envolvidos</w:t>
      </w:r>
      <w:r w:rsidRPr="004562DB">
        <w:t>, otimizando os recursos para a tomada de decisão.</w:t>
      </w:r>
    </w:p>
    <w:p w14:paraId="4B0CDFA7" w14:textId="77777777" w:rsidR="00EF0BD6" w:rsidRPr="004562DB" w:rsidRDefault="00EF0BD6" w:rsidP="00584136">
      <w:r w:rsidRPr="004562DB">
        <w:t xml:space="preserve">Além da facilidade para produzir e manter atualizados os </w:t>
      </w:r>
      <w:r w:rsidRPr="004562DB">
        <w:rPr>
          <w:i/>
          <w:iCs/>
        </w:rPr>
        <w:t>Dashboards</w:t>
      </w:r>
      <w:r w:rsidRPr="004562DB">
        <w:t xml:space="preserve"> a serem utilizados constantemente pela gestão, os dados poderão ser trabalhados ao limite, promovendo análises mais robustas e ágeis. O ganho de agilidade traz a otimização dos processos e ganho de tempo, permitindo uma atuação mais estratégica.</w:t>
      </w:r>
    </w:p>
    <w:p w14:paraId="47ECEAED" w14:textId="77777777" w:rsidR="00EF0BD6" w:rsidRDefault="00EF0BD6" w:rsidP="00584136">
      <w:r w:rsidRPr="004562DB">
        <w:t xml:space="preserve">As ferramentas serão utilizadas no âmbito do desenvolvimento dos trabalhos, permitindo o amplo acesso às informações. </w:t>
      </w:r>
    </w:p>
    <w:bookmarkEnd w:id="31"/>
    <w:p w14:paraId="01ECD958" w14:textId="77777777" w:rsidR="0023753D" w:rsidRDefault="00A9431D" w:rsidP="0023753D">
      <w:pPr>
        <w:keepNext/>
        <w:spacing w:before="0" w:after="0" w:line="240" w:lineRule="auto"/>
        <w:jc w:val="center"/>
      </w:pPr>
      <w:r w:rsidRPr="00BE6DFF">
        <w:rPr>
          <w:noProof/>
          <w:lang w:eastAsia="pt-BR"/>
        </w:rPr>
        <w:drawing>
          <wp:inline distT="0" distB="0" distL="0" distR="0" wp14:anchorId="5A610BCE" wp14:editId="4AF91CED">
            <wp:extent cx="5681088" cy="2885704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9413"/>
                    <a:stretch/>
                  </pic:blipFill>
                  <pic:spPr bwMode="auto">
                    <a:xfrm>
                      <a:off x="0" y="0"/>
                      <a:ext cx="5740326" cy="2915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A51D9" w14:textId="2389D3AF" w:rsidR="00A9431D" w:rsidRPr="003507F7" w:rsidRDefault="0023753D" w:rsidP="0023753D">
      <w:pPr>
        <w:spacing w:before="0" w:line="240" w:lineRule="auto"/>
        <w:jc w:val="center"/>
        <w:rPr>
          <w:sz w:val="20"/>
          <w:szCs w:val="20"/>
        </w:rPr>
      </w:pPr>
      <w:bookmarkStart w:id="32" w:name="_Ref70671911"/>
      <w:bookmarkStart w:id="33" w:name="_Toc76032219"/>
      <w:r w:rsidRPr="003507F7">
        <w:rPr>
          <w:sz w:val="20"/>
          <w:szCs w:val="20"/>
        </w:rPr>
        <w:t xml:space="preserve">Figura </w:t>
      </w:r>
      <w:r w:rsidR="006D0184">
        <w:rPr>
          <w:sz w:val="20"/>
          <w:szCs w:val="20"/>
        </w:rPr>
        <w:fldChar w:fldCharType="begin"/>
      </w:r>
      <w:r w:rsidR="006D0184">
        <w:rPr>
          <w:sz w:val="20"/>
          <w:szCs w:val="20"/>
        </w:rPr>
        <w:instrText xml:space="preserve"> STYLEREF 1 \s </w:instrText>
      </w:r>
      <w:r w:rsidR="006D0184">
        <w:rPr>
          <w:sz w:val="20"/>
          <w:szCs w:val="20"/>
        </w:rPr>
        <w:fldChar w:fldCharType="separate"/>
      </w:r>
      <w:r w:rsidR="006D0E92">
        <w:rPr>
          <w:noProof/>
          <w:sz w:val="20"/>
          <w:szCs w:val="20"/>
        </w:rPr>
        <w:t>2</w:t>
      </w:r>
      <w:r w:rsidR="006D0184">
        <w:rPr>
          <w:sz w:val="20"/>
          <w:szCs w:val="20"/>
        </w:rPr>
        <w:fldChar w:fldCharType="end"/>
      </w:r>
      <w:r w:rsidR="006D0184">
        <w:rPr>
          <w:sz w:val="20"/>
          <w:szCs w:val="20"/>
        </w:rPr>
        <w:t>.</w:t>
      </w:r>
      <w:r w:rsidR="006D0184">
        <w:rPr>
          <w:sz w:val="20"/>
          <w:szCs w:val="20"/>
        </w:rPr>
        <w:fldChar w:fldCharType="begin"/>
      </w:r>
      <w:r w:rsidR="006D0184">
        <w:rPr>
          <w:sz w:val="20"/>
          <w:szCs w:val="20"/>
        </w:rPr>
        <w:instrText xml:space="preserve"> SEQ Figura \* ARABIC \s 1 </w:instrText>
      </w:r>
      <w:r w:rsidR="006D0184">
        <w:rPr>
          <w:sz w:val="20"/>
          <w:szCs w:val="20"/>
        </w:rPr>
        <w:fldChar w:fldCharType="separate"/>
      </w:r>
      <w:r w:rsidR="006D0E92">
        <w:rPr>
          <w:noProof/>
          <w:sz w:val="20"/>
          <w:szCs w:val="20"/>
        </w:rPr>
        <w:t>3</w:t>
      </w:r>
      <w:r w:rsidR="006D0184">
        <w:rPr>
          <w:sz w:val="20"/>
          <w:szCs w:val="20"/>
        </w:rPr>
        <w:fldChar w:fldCharType="end"/>
      </w:r>
      <w:bookmarkEnd w:id="32"/>
      <w:r w:rsidRPr="003507F7">
        <w:rPr>
          <w:sz w:val="20"/>
          <w:szCs w:val="20"/>
        </w:rPr>
        <w:t xml:space="preserve"> - Exemplo de Dashboard Produzido Através de Ferramenta BI</w:t>
      </w:r>
      <w:bookmarkEnd w:id="33"/>
    </w:p>
    <w:p w14:paraId="0C32B8A5" w14:textId="77777777" w:rsidR="00A9431D" w:rsidRPr="00BE6DFF" w:rsidRDefault="00A9431D" w:rsidP="00584136">
      <w:pPr>
        <w:rPr>
          <w:noProof/>
        </w:rPr>
      </w:pPr>
      <w:r w:rsidRPr="00BE6DFF">
        <w:rPr>
          <w:noProof/>
        </w:rPr>
        <w:lastRenderedPageBreak/>
        <w:t>Sua aplicação no âmbito do escopo dos serviços desta concorrência será de grande valia no tocante às seguintes questões:</w:t>
      </w:r>
    </w:p>
    <w:p w14:paraId="10E23802" w14:textId="77777777" w:rsidR="00A9431D" w:rsidRPr="00BE6DFF" w:rsidRDefault="00A9431D" w:rsidP="00584136">
      <w:pPr>
        <w:pStyle w:val="PargrafodaLista"/>
        <w:numPr>
          <w:ilvl w:val="0"/>
          <w:numId w:val="39"/>
        </w:numPr>
        <w:outlineLvl w:val="9"/>
        <w:rPr>
          <w:noProof/>
        </w:rPr>
      </w:pPr>
      <w:r w:rsidRPr="00BE6DFF">
        <w:rPr>
          <w:noProof/>
        </w:rPr>
        <w:t xml:space="preserve">Avaliação profunda dos indicadores de gestão, explorando as informações por unidade de planejamento hídrico. Ou seja, sua aplicação induz a </w:t>
      </w:r>
      <w:r w:rsidRPr="00BE6DFF">
        <w:rPr>
          <w:b/>
          <w:bCs/>
          <w:noProof/>
        </w:rPr>
        <w:t>otimização dos processos internos</w:t>
      </w:r>
      <w:r w:rsidRPr="00BE6DFF">
        <w:rPr>
          <w:noProof/>
        </w:rPr>
        <w:t xml:space="preserve"> de modo a se tornarem mais claros para todos os envolvidos, facilitando o entendimento e melhorando o processo de tomada de decisões;</w:t>
      </w:r>
    </w:p>
    <w:p w14:paraId="518B62B1" w14:textId="77777777" w:rsidR="00A9431D" w:rsidRPr="00BE6DFF" w:rsidRDefault="00A9431D" w:rsidP="00584136">
      <w:pPr>
        <w:pStyle w:val="PargrafodaLista"/>
        <w:numPr>
          <w:ilvl w:val="0"/>
          <w:numId w:val="39"/>
        </w:numPr>
        <w:outlineLvl w:val="9"/>
        <w:rPr>
          <w:noProof/>
        </w:rPr>
      </w:pPr>
      <w:r w:rsidRPr="00BE6DFF">
        <w:rPr>
          <w:b/>
          <w:bCs/>
          <w:noProof/>
        </w:rPr>
        <w:t>Concretização de novas abordagens</w:t>
      </w:r>
      <w:r w:rsidRPr="00BE6DFF">
        <w:rPr>
          <w:noProof/>
        </w:rPr>
        <w:t xml:space="preserve"> a partir da exploração contínua dos dados coletados, com a criação de novos indicadores, novos gráficos e visualizações; </w:t>
      </w:r>
    </w:p>
    <w:p w14:paraId="5106C6E6" w14:textId="29026E7A" w:rsidR="006A3C7F" w:rsidRDefault="00A9431D" w:rsidP="00115BC3">
      <w:pPr>
        <w:pStyle w:val="PargrafodaLista"/>
        <w:numPr>
          <w:ilvl w:val="0"/>
          <w:numId w:val="39"/>
        </w:numPr>
        <w:outlineLvl w:val="9"/>
        <w:rPr>
          <w:rFonts w:cs="Arial"/>
        </w:rPr>
      </w:pPr>
      <w:r w:rsidRPr="00BE6DFF">
        <w:rPr>
          <w:noProof/>
        </w:rPr>
        <w:t xml:space="preserve">Promoção de uma maior </w:t>
      </w:r>
      <w:r w:rsidRPr="006A3C7F">
        <w:rPr>
          <w:b/>
          <w:bCs/>
          <w:noProof/>
        </w:rPr>
        <w:t>dinâmica para as reuniões de monitoramento</w:t>
      </w:r>
      <w:r w:rsidRPr="00BE6DFF">
        <w:rPr>
          <w:noProof/>
        </w:rPr>
        <w:t xml:space="preserve">, uma vez que cada colaborador poderá realizar e apresentar novos insights desenvolvidos, </w:t>
      </w:r>
      <w:r w:rsidRPr="006A3C7F">
        <w:rPr>
          <w:rFonts w:cs="Arial"/>
          <w:noProof/>
        </w:rPr>
        <w:t xml:space="preserve">além das regulares </w:t>
      </w:r>
      <w:r w:rsidRPr="006A3C7F">
        <w:rPr>
          <w:rFonts w:cs="Arial"/>
          <w:b/>
          <w:bCs/>
          <w:noProof/>
        </w:rPr>
        <w:t>avaliações dos indicadores</w:t>
      </w:r>
      <w:r w:rsidRPr="006A3C7F">
        <w:rPr>
          <w:rFonts w:cs="Arial"/>
          <w:noProof/>
        </w:rPr>
        <w:t xml:space="preserve"> já desenvolvidos.</w:t>
      </w:r>
    </w:p>
    <w:p w14:paraId="3D80551D" w14:textId="3B52A894" w:rsidR="004C3A73" w:rsidRPr="00995CC2" w:rsidRDefault="00332DB8" w:rsidP="00584136">
      <w:pPr>
        <w:pStyle w:val="Ttulo2"/>
        <w:rPr>
          <w:rFonts w:ascii="Arial" w:hAnsi="Arial" w:cs="Arial"/>
        </w:rPr>
      </w:pPr>
      <w:bookmarkStart w:id="34" w:name="_Toc76032199"/>
      <w:r w:rsidRPr="00995CC2">
        <w:rPr>
          <w:rFonts w:ascii="Arial" w:hAnsi="Arial" w:cs="Arial"/>
        </w:rPr>
        <w:t>Abordagem</w:t>
      </w:r>
      <w:r w:rsidR="004C3A73" w:rsidRPr="00995CC2">
        <w:rPr>
          <w:rFonts w:ascii="Arial" w:hAnsi="Arial" w:cs="Arial"/>
        </w:rPr>
        <w:t xml:space="preserve"> </w:t>
      </w:r>
      <w:r w:rsidR="00A718D5" w:rsidRPr="00995CC2">
        <w:rPr>
          <w:rFonts w:ascii="Arial" w:hAnsi="Arial" w:cs="Arial"/>
        </w:rPr>
        <w:t xml:space="preserve">Técnica Global </w:t>
      </w:r>
      <w:r w:rsidRPr="00995CC2">
        <w:rPr>
          <w:rFonts w:ascii="Arial" w:hAnsi="Arial" w:cs="Arial"/>
        </w:rPr>
        <w:t>do</w:t>
      </w:r>
      <w:r w:rsidR="004C3A73" w:rsidRPr="00995CC2">
        <w:rPr>
          <w:rFonts w:ascii="Arial" w:hAnsi="Arial" w:cs="Arial"/>
        </w:rPr>
        <w:t>s Trabalhos</w:t>
      </w:r>
      <w:r w:rsidRPr="00995CC2">
        <w:rPr>
          <w:rFonts w:ascii="Arial" w:hAnsi="Arial" w:cs="Arial"/>
        </w:rPr>
        <w:t xml:space="preserve"> e Desafios Metodológicos</w:t>
      </w:r>
      <w:bookmarkEnd w:id="34"/>
    </w:p>
    <w:p w14:paraId="19AF5644" w14:textId="7CA8B97A" w:rsidR="009E0B07" w:rsidRDefault="00332DB8" w:rsidP="00584136">
      <w:r w:rsidRPr="00332DB8">
        <w:rPr>
          <w:rFonts w:cs="Arial"/>
        </w:rPr>
        <w:t xml:space="preserve">O grande desafio do presente trabalho </w:t>
      </w:r>
      <w:r>
        <w:rPr>
          <w:rFonts w:cs="Arial"/>
        </w:rPr>
        <w:t xml:space="preserve">será </w:t>
      </w:r>
      <w:r w:rsidR="007367AB">
        <w:rPr>
          <w:rFonts w:cs="Arial"/>
        </w:rPr>
        <w:t xml:space="preserve">procurar conhecer </w:t>
      </w:r>
      <w:r w:rsidR="00443D1A" w:rsidRPr="007367AB">
        <w:t>todos os aspectos que envolvam ou não a vulnerabilidade ambiental da bacia e seus aspectos socioeconômicos</w:t>
      </w:r>
      <w:r w:rsidR="009D30E2">
        <w:t xml:space="preserve">. </w:t>
      </w:r>
      <w:r w:rsidR="00961BEA" w:rsidRPr="00A25C64">
        <w:t xml:space="preserve">Como um segundo desafio, não menos importante, está a aceitação </w:t>
      </w:r>
      <w:r>
        <w:rPr>
          <w:rFonts w:cs="Arial"/>
        </w:rPr>
        <w:t xml:space="preserve">dos proprietários </w:t>
      </w:r>
      <w:r w:rsidR="009E0B07">
        <w:rPr>
          <w:rFonts w:cs="Arial"/>
        </w:rPr>
        <w:t xml:space="preserve">rurais para implantação das intervenções em suas propriedades. </w:t>
      </w:r>
      <w:r w:rsidR="009E0B07" w:rsidRPr="00332DB8">
        <w:rPr>
          <w:rFonts w:cs="Arial"/>
        </w:rPr>
        <w:t xml:space="preserve">Em resumo: o sucesso do trabalho está em </w:t>
      </w:r>
      <w:r w:rsidR="009E0B07" w:rsidRPr="009E0B07">
        <w:rPr>
          <w:rFonts w:cs="Arial"/>
          <w:i/>
        </w:rPr>
        <w:t xml:space="preserve">identificar o maior número de intervenções com </w:t>
      </w:r>
      <w:r w:rsidR="00443D1A" w:rsidRPr="009E0B07">
        <w:rPr>
          <w:i/>
        </w:rPr>
        <w:t>vistas à recuperação hidroambiental da bacia</w:t>
      </w:r>
      <w:r w:rsidR="009E0B07">
        <w:rPr>
          <w:i/>
        </w:rPr>
        <w:t>,</w:t>
      </w:r>
      <w:r w:rsidR="00443D1A" w:rsidRPr="009E0B07">
        <w:rPr>
          <w:i/>
        </w:rPr>
        <w:t xml:space="preserve"> com foco no controle de processos erosivos</w:t>
      </w:r>
      <w:r w:rsidR="009E0B07">
        <w:rPr>
          <w:i/>
        </w:rPr>
        <w:t xml:space="preserve"> e </w:t>
      </w:r>
      <w:r w:rsidR="00266120">
        <w:rPr>
          <w:i/>
        </w:rPr>
        <w:t xml:space="preserve">com </w:t>
      </w:r>
      <w:r w:rsidR="00995CC2">
        <w:rPr>
          <w:i/>
        </w:rPr>
        <w:t xml:space="preserve">a </w:t>
      </w:r>
      <w:r w:rsidRPr="009E0B07">
        <w:rPr>
          <w:rFonts w:cs="Arial"/>
          <w:i/>
        </w:rPr>
        <w:t xml:space="preserve">devida </w:t>
      </w:r>
      <w:r w:rsidR="00995CC2" w:rsidRPr="000657EE">
        <w:rPr>
          <w:rFonts w:cs="Arial"/>
          <w:i/>
        </w:rPr>
        <w:t>a</w:t>
      </w:r>
      <w:r w:rsidR="000657EE" w:rsidRPr="000657EE">
        <w:rPr>
          <w:rFonts w:cs="Arial"/>
          <w:i/>
        </w:rPr>
        <w:t>nuência</w:t>
      </w:r>
      <w:r w:rsidR="009E0B07" w:rsidRPr="009E0B07">
        <w:rPr>
          <w:rFonts w:cs="Arial"/>
          <w:i/>
        </w:rPr>
        <w:t xml:space="preserve"> da população local </w:t>
      </w:r>
      <w:r w:rsidR="009E0B07" w:rsidRPr="009E0B07">
        <w:rPr>
          <w:i/>
        </w:rPr>
        <w:t xml:space="preserve">a ser beneficiada </w:t>
      </w:r>
      <w:r w:rsidR="000657EE">
        <w:rPr>
          <w:i/>
        </w:rPr>
        <w:t>com</w:t>
      </w:r>
      <w:r w:rsidR="009E0B07" w:rsidRPr="009E0B07">
        <w:rPr>
          <w:i/>
        </w:rPr>
        <w:t xml:space="preserve"> a implantação do projeto. </w:t>
      </w:r>
    </w:p>
    <w:p w14:paraId="7A24D281" w14:textId="05BBABAC" w:rsidR="00995CC2" w:rsidRPr="004562DB" w:rsidRDefault="009D30E2" w:rsidP="00584136">
      <w:r w:rsidRPr="004562DB">
        <w:t>Diante desses desafios</w:t>
      </w:r>
      <w:r>
        <w:t>,</w:t>
      </w:r>
      <w:r w:rsidRPr="004562DB">
        <w:t xml:space="preserve"> o trabalho </w:t>
      </w:r>
      <w:r>
        <w:t>será</w:t>
      </w:r>
      <w:r w:rsidRPr="004562DB">
        <w:t xml:space="preserve"> elaborado </w:t>
      </w:r>
      <w:r w:rsidR="007367AB">
        <w:t>buscando</w:t>
      </w:r>
      <w:r w:rsidR="00995CC2">
        <w:t xml:space="preserve"> </w:t>
      </w:r>
      <w:r w:rsidR="007367AB">
        <w:t xml:space="preserve">o </w:t>
      </w:r>
      <w:r>
        <w:t xml:space="preserve">levantamento </w:t>
      </w:r>
      <w:r w:rsidR="00995CC2">
        <w:t xml:space="preserve">e cadastramento </w:t>
      </w:r>
      <w:r w:rsidR="007367AB">
        <w:t>da</w:t>
      </w:r>
      <w:r w:rsidR="00A45221">
        <w:t xml:space="preserve"> propriedade</w:t>
      </w:r>
      <w:r w:rsidR="00D00920">
        <w:t xml:space="preserve"> rural</w:t>
      </w:r>
      <w:r w:rsidR="00A45221">
        <w:t>, de modo a</w:t>
      </w:r>
      <w:r w:rsidR="00D00920">
        <w:t xml:space="preserve"> abranger</w:t>
      </w:r>
      <w:r w:rsidR="00995CC2">
        <w:t xml:space="preserve"> as nascentes, córregos, veredas, processos erosivos, áreas degradadas, ou seja, toda e qualquer feição geomorfológica que necessite de intervenções</w:t>
      </w:r>
      <w:r w:rsidR="00146856">
        <w:t xml:space="preserve"> com vistas à recuperação hidroambiental</w:t>
      </w:r>
      <w:r w:rsidR="00D00920">
        <w:t>.</w:t>
      </w:r>
    </w:p>
    <w:p w14:paraId="2191165A" w14:textId="3F9CE134" w:rsidR="00D00920" w:rsidRPr="004562DB" w:rsidRDefault="009D30E2" w:rsidP="00584136">
      <w:pPr>
        <w:widowControl w:val="0"/>
      </w:pPr>
      <w:r w:rsidRPr="00A0417C">
        <w:rPr>
          <w:noProof/>
          <w:szCs w:val="20"/>
        </w:rPr>
        <w:t xml:space="preserve">Com base </w:t>
      </w:r>
      <w:r w:rsidR="00A0417C" w:rsidRPr="00A0417C">
        <w:rPr>
          <w:noProof/>
          <w:szCs w:val="20"/>
        </w:rPr>
        <w:t xml:space="preserve">no </w:t>
      </w:r>
      <w:r w:rsidR="00D00920" w:rsidRPr="00A0417C">
        <w:t xml:space="preserve">exposto no Termo de Referência, a TPF pretende adotar metodologias especificamente direcionadas à situação observada atualmente na </w:t>
      </w:r>
      <w:r w:rsidR="00146856">
        <w:t>b</w:t>
      </w:r>
      <w:r w:rsidR="00D00920" w:rsidRPr="00A0417C">
        <w:t xml:space="preserve">acia e nos municípios </w:t>
      </w:r>
      <w:r w:rsidR="00A0417C" w:rsidRPr="00A0417C">
        <w:t>da área</w:t>
      </w:r>
      <w:r w:rsidR="00D00920" w:rsidRPr="00A0417C">
        <w:t xml:space="preserve">: </w:t>
      </w:r>
      <w:r w:rsidR="003507F7">
        <w:t xml:space="preserve">Rio Samburá - São Roque de Minas, Medeiros, Bambuí; Ribeirão dos Patos - Pimenta, Piumhi, </w:t>
      </w:r>
      <w:proofErr w:type="spellStart"/>
      <w:r w:rsidR="003507F7">
        <w:t>Pains</w:t>
      </w:r>
      <w:proofErr w:type="spellEnd"/>
      <w:r w:rsidR="003507F7">
        <w:t xml:space="preserve">, </w:t>
      </w:r>
      <w:proofErr w:type="spellStart"/>
      <w:r w:rsidR="003507F7">
        <w:t>Doresópolis</w:t>
      </w:r>
      <w:proofErr w:type="spellEnd"/>
      <w:r w:rsidR="003507F7">
        <w:t xml:space="preserve"> e </w:t>
      </w:r>
      <w:proofErr w:type="spellStart"/>
      <w:r w:rsidR="003507F7">
        <w:t>Iguatama</w:t>
      </w:r>
      <w:proofErr w:type="spellEnd"/>
      <w:r w:rsidR="003507F7">
        <w:t>;</w:t>
      </w:r>
      <w:r w:rsidR="00D00920" w:rsidRPr="00A0417C">
        <w:t xml:space="preserve"> tomando como base a análise de todos os estudos disponíveis.</w:t>
      </w:r>
    </w:p>
    <w:p w14:paraId="30C2A74B" w14:textId="0691A33A" w:rsidR="00A718D5" w:rsidRPr="00506E2C" w:rsidRDefault="00A45221" w:rsidP="00584136">
      <w:pPr>
        <w:tabs>
          <w:tab w:val="left" w:pos="851"/>
        </w:tabs>
        <w:rPr>
          <w:rFonts w:cs="Arial"/>
          <w:szCs w:val="28"/>
        </w:rPr>
      </w:pPr>
      <w:r w:rsidRPr="00506E2C">
        <w:rPr>
          <w:rFonts w:cs="Arial"/>
          <w:szCs w:val="28"/>
        </w:rPr>
        <w:t xml:space="preserve">O trabalho de diagnóstico e </w:t>
      </w:r>
      <w:r w:rsidR="00A718D5" w:rsidRPr="00506E2C">
        <w:rPr>
          <w:rFonts w:cs="Arial"/>
          <w:szCs w:val="28"/>
        </w:rPr>
        <w:t xml:space="preserve">elaboração do Projeto </w:t>
      </w:r>
      <w:proofErr w:type="spellStart"/>
      <w:r w:rsidR="00A718D5" w:rsidRPr="00506E2C">
        <w:rPr>
          <w:rFonts w:cs="Arial"/>
          <w:szCs w:val="28"/>
        </w:rPr>
        <w:t>Hidroambiental</w:t>
      </w:r>
      <w:proofErr w:type="spellEnd"/>
      <w:r w:rsidR="00A718D5" w:rsidRPr="00506E2C">
        <w:rPr>
          <w:rFonts w:cs="Arial"/>
          <w:szCs w:val="28"/>
        </w:rPr>
        <w:t xml:space="preserve"> </w:t>
      </w:r>
      <w:r w:rsidR="00146856" w:rsidRPr="00506E2C">
        <w:rPr>
          <w:rFonts w:cs="Arial"/>
          <w:szCs w:val="28"/>
        </w:rPr>
        <w:t>n</w:t>
      </w:r>
      <w:r w:rsidR="00506E2C" w:rsidRPr="00506E2C">
        <w:rPr>
          <w:rFonts w:cs="Arial"/>
          <w:szCs w:val="28"/>
        </w:rPr>
        <w:t>o Ribeirão dos Patos e Rio Samburá</w:t>
      </w:r>
      <w:r w:rsidR="00146856" w:rsidRPr="00506E2C">
        <w:rPr>
          <w:rFonts w:cs="Arial"/>
          <w:szCs w:val="28"/>
        </w:rPr>
        <w:t xml:space="preserve">, na </w:t>
      </w:r>
      <w:r w:rsidR="00D00920" w:rsidRPr="00506E2C">
        <w:rPr>
          <w:rFonts w:cs="Arial"/>
          <w:szCs w:val="28"/>
        </w:rPr>
        <w:t>bacia</w:t>
      </w:r>
      <w:r w:rsidR="006F41C0" w:rsidRPr="00506E2C">
        <w:rPr>
          <w:rFonts w:cs="Arial"/>
          <w:szCs w:val="28"/>
        </w:rPr>
        <w:t xml:space="preserve"> </w:t>
      </w:r>
      <w:r w:rsidR="00506E2C" w:rsidRPr="00506E2C">
        <w:rPr>
          <w:rFonts w:cs="Arial"/>
          <w:szCs w:val="28"/>
        </w:rPr>
        <w:t>hidrográfica dos afluentes do Alto São Francisco</w:t>
      </w:r>
      <w:r w:rsidR="00146856" w:rsidRPr="00506E2C">
        <w:rPr>
          <w:rFonts w:cs="Arial"/>
          <w:szCs w:val="28"/>
        </w:rPr>
        <w:t>,</w:t>
      </w:r>
      <w:r w:rsidR="00A718D5" w:rsidRPr="00506E2C">
        <w:rPr>
          <w:rFonts w:cs="Arial"/>
          <w:szCs w:val="28"/>
        </w:rPr>
        <w:t xml:space="preserve"> </w:t>
      </w:r>
      <w:r w:rsidRPr="00506E2C">
        <w:rPr>
          <w:rFonts w:cs="Arial"/>
          <w:szCs w:val="28"/>
        </w:rPr>
        <w:t xml:space="preserve">será desenvolvido </w:t>
      </w:r>
      <w:r w:rsidR="00A718D5" w:rsidRPr="00506E2C">
        <w:rPr>
          <w:rFonts w:cs="Arial"/>
          <w:szCs w:val="28"/>
        </w:rPr>
        <w:t xml:space="preserve">em três etapas: </w:t>
      </w:r>
    </w:p>
    <w:p w14:paraId="3698C1F0" w14:textId="2A4D32D5" w:rsidR="00A718D5" w:rsidRPr="000657EE" w:rsidRDefault="00A718D5" w:rsidP="00584136">
      <w:pPr>
        <w:pStyle w:val="PargrafodaLista"/>
        <w:numPr>
          <w:ilvl w:val="0"/>
          <w:numId w:val="41"/>
        </w:numPr>
        <w:ind w:left="1418"/>
        <w:outlineLvl w:val="9"/>
        <w:rPr>
          <w:rFonts w:cs="Arial"/>
          <w:szCs w:val="28"/>
        </w:rPr>
      </w:pPr>
      <w:r w:rsidRPr="000657EE">
        <w:rPr>
          <w:rFonts w:cs="Arial"/>
          <w:szCs w:val="28"/>
        </w:rPr>
        <w:lastRenderedPageBreak/>
        <w:t xml:space="preserve">Etapa </w:t>
      </w:r>
      <w:r w:rsidR="00FB18D7" w:rsidRPr="000657EE">
        <w:rPr>
          <w:rFonts w:cs="Arial"/>
          <w:szCs w:val="28"/>
        </w:rPr>
        <w:t xml:space="preserve">1 </w:t>
      </w:r>
      <w:r w:rsidR="001A5CD7" w:rsidRPr="000657EE">
        <w:rPr>
          <w:rFonts w:cs="Arial"/>
          <w:szCs w:val="28"/>
        </w:rPr>
        <w:t>–</w:t>
      </w:r>
      <w:r w:rsidRPr="000657EE">
        <w:rPr>
          <w:rFonts w:cs="Arial"/>
          <w:szCs w:val="28"/>
        </w:rPr>
        <w:t xml:space="preserve"> </w:t>
      </w:r>
      <w:r w:rsidR="001A5CD7" w:rsidRPr="000657EE">
        <w:rPr>
          <w:rFonts w:cs="Arial"/>
          <w:szCs w:val="28"/>
        </w:rPr>
        <w:t xml:space="preserve">Caracterização da </w:t>
      </w:r>
      <w:r w:rsidR="00D71E4C" w:rsidRPr="000657EE">
        <w:rPr>
          <w:rFonts w:cs="Arial"/>
          <w:szCs w:val="28"/>
        </w:rPr>
        <w:t>b</w:t>
      </w:r>
      <w:r w:rsidR="001A5CD7" w:rsidRPr="000657EE">
        <w:rPr>
          <w:rFonts w:cs="Arial"/>
          <w:szCs w:val="28"/>
        </w:rPr>
        <w:t>acia</w:t>
      </w:r>
      <w:r w:rsidR="00FB18D7" w:rsidRPr="000657EE">
        <w:rPr>
          <w:rFonts w:cs="Arial"/>
          <w:szCs w:val="28"/>
        </w:rPr>
        <w:t xml:space="preserve"> e </w:t>
      </w:r>
      <w:r w:rsidR="00D71E4C" w:rsidRPr="000657EE">
        <w:rPr>
          <w:rFonts w:cs="Arial"/>
          <w:szCs w:val="28"/>
        </w:rPr>
        <w:t>m</w:t>
      </w:r>
      <w:r w:rsidR="00FB18D7" w:rsidRPr="000657EE">
        <w:rPr>
          <w:rFonts w:cs="Arial"/>
          <w:szCs w:val="28"/>
        </w:rPr>
        <w:t xml:space="preserve">obilização da </w:t>
      </w:r>
      <w:r w:rsidR="00D71E4C" w:rsidRPr="000657EE">
        <w:rPr>
          <w:rFonts w:cs="Arial"/>
          <w:szCs w:val="28"/>
        </w:rPr>
        <w:t>p</w:t>
      </w:r>
      <w:r w:rsidR="00FB18D7" w:rsidRPr="000657EE">
        <w:rPr>
          <w:rFonts w:cs="Arial"/>
          <w:szCs w:val="28"/>
        </w:rPr>
        <w:t xml:space="preserve">opulação </w:t>
      </w:r>
      <w:r w:rsidR="00B15266" w:rsidRPr="000657EE">
        <w:rPr>
          <w:rFonts w:cs="Arial"/>
          <w:szCs w:val="28"/>
        </w:rPr>
        <w:t xml:space="preserve">a ser </w:t>
      </w:r>
      <w:r w:rsidR="00D71E4C" w:rsidRPr="000657EE">
        <w:rPr>
          <w:rFonts w:cs="Arial"/>
          <w:szCs w:val="28"/>
        </w:rPr>
        <w:t>beneficiada</w:t>
      </w:r>
      <w:r w:rsidR="001A5CD7" w:rsidRPr="000657EE">
        <w:rPr>
          <w:rFonts w:cs="Arial"/>
          <w:szCs w:val="28"/>
        </w:rPr>
        <w:t xml:space="preserve">, a ser realizado por meio do </w:t>
      </w:r>
      <w:r w:rsidRPr="000657EE">
        <w:rPr>
          <w:rFonts w:cs="Arial"/>
          <w:szCs w:val="28"/>
        </w:rPr>
        <w:t>levantamento d</w:t>
      </w:r>
      <w:r w:rsidR="001A5CD7" w:rsidRPr="000657EE">
        <w:rPr>
          <w:rFonts w:cs="Arial"/>
          <w:szCs w:val="28"/>
        </w:rPr>
        <w:t>e</w:t>
      </w:r>
      <w:r w:rsidRPr="000657EE">
        <w:rPr>
          <w:rFonts w:cs="Arial"/>
          <w:szCs w:val="28"/>
        </w:rPr>
        <w:t xml:space="preserve"> dados secundários e realização da mobilização</w:t>
      </w:r>
      <w:r w:rsidR="00D71E4C" w:rsidRPr="000657EE">
        <w:rPr>
          <w:rFonts w:cs="Arial"/>
          <w:szCs w:val="28"/>
        </w:rPr>
        <w:t xml:space="preserve"> junto à população de interesse do objeto</w:t>
      </w:r>
      <w:r w:rsidRPr="000657EE">
        <w:rPr>
          <w:rFonts w:cs="Arial"/>
          <w:szCs w:val="28"/>
        </w:rPr>
        <w:t>;</w:t>
      </w:r>
    </w:p>
    <w:p w14:paraId="1D54D7ED" w14:textId="317F1DA4" w:rsidR="00A718D5" w:rsidRPr="000657EE" w:rsidRDefault="00A718D5" w:rsidP="00584136">
      <w:pPr>
        <w:pStyle w:val="PargrafodaLista"/>
        <w:numPr>
          <w:ilvl w:val="0"/>
          <w:numId w:val="41"/>
        </w:numPr>
        <w:ind w:left="1418"/>
        <w:outlineLvl w:val="9"/>
        <w:rPr>
          <w:rFonts w:cs="Arial"/>
          <w:szCs w:val="28"/>
        </w:rPr>
      </w:pPr>
      <w:r w:rsidRPr="000657EE">
        <w:rPr>
          <w:rFonts w:cs="Arial"/>
          <w:szCs w:val="28"/>
        </w:rPr>
        <w:t xml:space="preserve">Etapa </w:t>
      </w:r>
      <w:r w:rsidR="00FB18D7" w:rsidRPr="000657EE">
        <w:rPr>
          <w:rFonts w:cs="Arial"/>
          <w:szCs w:val="28"/>
        </w:rPr>
        <w:t xml:space="preserve">2 </w:t>
      </w:r>
      <w:r w:rsidRPr="000657EE">
        <w:rPr>
          <w:rFonts w:cs="Arial"/>
          <w:szCs w:val="28"/>
        </w:rPr>
        <w:t xml:space="preserve">– </w:t>
      </w:r>
      <w:r w:rsidR="00D71E4C" w:rsidRPr="000657EE">
        <w:rPr>
          <w:rFonts w:cs="Arial"/>
          <w:szCs w:val="28"/>
        </w:rPr>
        <w:t xml:space="preserve">Cadastramento </w:t>
      </w:r>
      <w:r w:rsidR="00003704" w:rsidRPr="000657EE">
        <w:rPr>
          <w:rFonts w:cs="Arial"/>
          <w:szCs w:val="28"/>
        </w:rPr>
        <w:t xml:space="preserve">das </w:t>
      </w:r>
      <w:r w:rsidR="009337BA" w:rsidRPr="000657EE">
        <w:rPr>
          <w:rFonts w:cs="Arial"/>
          <w:szCs w:val="28"/>
        </w:rPr>
        <w:t>propriedades</w:t>
      </w:r>
      <w:r w:rsidR="007367AB" w:rsidRPr="000657EE">
        <w:rPr>
          <w:rFonts w:cs="Arial"/>
          <w:szCs w:val="28"/>
        </w:rPr>
        <w:t xml:space="preserve"> rurais</w:t>
      </w:r>
      <w:r w:rsidR="001A5CD7" w:rsidRPr="000657EE">
        <w:rPr>
          <w:rFonts w:cs="Arial"/>
          <w:szCs w:val="28"/>
        </w:rPr>
        <w:t>, que será realizado através</w:t>
      </w:r>
      <w:r w:rsidR="007367AB" w:rsidRPr="000657EE">
        <w:rPr>
          <w:rFonts w:cs="Arial"/>
          <w:szCs w:val="28"/>
        </w:rPr>
        <w:t xml:space="preserve"> do</w:t>
      </w:r>
      <w:r w:rsidR="001A5CD7" w:rsidRPr="000657EE">
        <w:rPr>
          <w:rFonts w:cs="Arial"/>
          <w:szCs w:val="28"/>
        </w:rPr>
        <w:t xml:space="preserve"> </w:t>
      </w:r>
      <w:r w:rsidRPr="000657EE">
        <w:rPr>
          <w:rFonts w:cs="Arial"/>
          <w:szCs w:val="28"/>
        </w:rPr>
        <w:t>levantamento dos dados primários</w:t>
      </w:r>
      <w:r w:rsidR="001A5CD7" w:rsidRPr="000657EE">
        <w:rPr>
          <w:rFonts w:cs="Arial"/>
          <w:szCs w:val="28"/>
        </w:rPr>
        <w:t>,</w:t>
      </w:r>
      <w:r w:rsidRPr="000657EE">
        <w:rPr>
          <w:rFonts w:cs="Arial"/>
          <w:szCs w:val="28"/>
        </w:rPr>
        <w:t xml:space="preserve"> </w:t>
      </w:r>
      <w:r w:rsidR="00FB18D7" w:rsidRPr="000657EE">
        <w:rPr>
          <w:rFonts w:cs="Arial"/>
          <w:szCs w:val="28"/>
        </w:rPr>
        <w:t xml:space="preserve">em campo, </w:t>
      </w:r>
      <w:r w:rsidRPr="000657EE">
        <w:rPr>
          <w:rFonts w:cs="Arial"/>
          <w:szCs w:val="28"/>
        </w:rPr>
        <w:t>com a execução do cadastramento d</w:t>
      </w:r>
      <w:r w:rsidR="00B15266" w:rsidRPr="000657EE">
        <w:rPr>
          <w:rFonts w:cs="Arial"/>
          <w:szCs w:val="28"/>
        </w:rPr>
        <w:t>as propriedades</w:t>
      </w:r>
      <w:r w:rsidR="00A45221" w:rsidRPr="000657EE">
        <w:rPr>
          <w:rFonts w:cs="Arial"/>
          <w:szCs w:val="28"/>
        </w:rPr>
        <w:t xml:space="preserve"> rurais</w:t>
      </w:r>
      <w:r w:rsidRPr="000657EE">
        <w:rPr>
          <w:rFonts w:cs="Arial"/>
          <w:szCs w:val="28"/>
        </w:rPr>
        <w:t xml:space="preserve"> e identificação das intervenções/ações</w:t>
      </w:r>
      <w:r w:rsidR="007367AB" w:rsidRPr="000657EE">
        <w:rPr>
          <w:rFonts w:cs="Arial"/>
          <w:szCs w:val="28"/>
        </w:rPr>
        <w:t xml:space="preserve"> das mesmas</w:t>
      </w:r>
      <w:r w:rsidRPr="000657EE">
        <w:rPr>
          <w:rFonts w:cs="Arial"/>
          <w:szCs w:val="28"/>
        </w:rPr>
        <w:t>;</w:t>
      </w:r>
    </w:p>
    <w:p w14:paraId="5AEC5A5D" w14:textId="6FE076B4" w:rsidR="00A718D5" w:rsidRPr="000657EE" w:rsidRDefault="00A45221" w:rsidP="00584136">
      <w:pPr>
        <w:pStyle w:val="PargrafodaLista"/>
        <w:numPr>
          <w:ilvl w:val="0"/>
          <w:numId w:val="41"/>
        </w:numPr>
        <w:ind w:left="1418"/>
        <w:outlineLvl w:val="9"/>
        <w:rPr>
          <w:rFonts w:cs="Arial"/>
          <w:szCs w:val="28"/>
        </w:rPr>
      </w:pPr>
      <w:r w:rsidRPr="000657EE">
        <w:rPr>
          <w:rFonts w:cs="Arial"/>
          <w:szCs w:val="28"/>
        </w:rPr>
        <w:t xml:space="preserve">Etapa </w:t>
      </w:r>
      <w:r w:rsidR="00FB18D7" w:rsidRPr="000657EE">
        <w:rPr>
          <w:rFonts w:cs="Arial"/>
          <w:szCs w:val="28"/>
        </w:rPr>
        <w:t xml:space="preserve">3 </w:t>
      </w:r>
      <w:r w:rsidR="001A5CD7" w:rsidRPr="000657EE">
        <w:rPr>
          <w:rFonts w:cs="Arial"/>
          <w:szCs w:val="28"/>
        </w:rPr>
        <w:t>–</w:t>
      </w:r>
      <w:r w:rsidRPr="000657EE">
        <w:rPr>
          <w:rFonts w:cs="Arial"/>
          <w:szCs w:val="28"/>
        </w:rPr>
        <w:t xml:space="preserve"> </w:t>
      </w:r>
      <w:r w:rsidR="001A5CD7" w:rsidRPr="000657EE">
        <w:rPr>
          <w:rFonts w:cs="Arial"/>
          <w:szCs w:val="28"/>
        </w:rPr>
        <w:t>Projeto</w:t>
      </w:r>
      <w:r w:rsidR="00B15266" w:rsidRPr="000657EE">
        <w:rPr>
          <w:rFonts w:cs="Arial"/>
          <w:szCs w:val="28"/>
        </w:rPr>
        <w:t>s de engenharia</w:t>
      </w:r>
      <w:r w:rsidR="001A5CD7" w:rsidRPr="000657EE">
        <w:rPr>
          <w:rFonts w:cs="Arial"/>
          <w:szCs w:val="28"/>
        </w:rPr>
        <w:t>, que ser</w:t>
      </w:r>
      <w:r w:rsidR="0094253A" w:rsidRPr="000657EE">
        <w:rPr>
          <w:rFonts w:cs="Arial"/>
          <w:szCs w:val="28"/>
        </w:rPr>
        <w:t>ão</w:t>
      </w:r>
      <w:r w:rsidR="001A5CD7" w:rsidRPr="000657EE">
        <w:rPr>
          <w:rFonts w:cs="Arial"/>
          <w:szCs w:val="28"/>
        </w:rPr>
        <w:t xml:space="preserve"> </w:t>
      </w:r>
      <w:r w:rsidRPr="000657EE">
        <w:rPr>
          <w:rFonts w:cs="Arial"/>
          <w:szCs w:val="28"/>
        </w:rPr>
        <w:t>e</w:t>
      </w:r>
      <w:r w:rsidR="00A718D5" w:rsidRPr="000657EE">
        <w:rPr>
          <w:rFonts w:cs="Arial"/>
          <w:szCs w:val="28"/>
        </w:rPr>
        <w:t>labora</w:t>
      </w:r>
      <w:r w:rsidR="001A5CD7" w:rsidRPr="000657EE">
        <w:rPr>
          <w:rFonts w:cs="Arial"/>
          <w:szCs w:val="28"/>
        </w:rPr>
        <w:t>do</w:t>
      </w:r>
      <w:r w:rsidR="000657EE" w:rsidRPr="000657EE">
        <w:rPr>
          <w:rFonts w:cs="Arial"/>
          <w:szCs w:val="28"/>
        </w:rPr>
        <w:t>s</w:t>
      </w:r>
      <w:r w:rsidR="00A718D5" w:rsidRPr="000657EE">
        <w:rPr>
          <w:rFonts w:cs="Arial"/>
          <w:szCs w:val="28"/>
        </w:rPr>
        <w:t xml:space="preserve"> </w:t>
      </w:r>
      <w:r w:rsidR="0094253A" w:rsidRPr="000657EE">
        <w:rPr>
          <w:rFonts w:cs="Arial"/>
          <w:szCs w:val="28"/>
        </w:rPr>
        <w:t>conforme as</w:t>
      </w:r>
      <w:r w:rsidR="00A718D5" w:rsidRPr="000657EE">
        <w:rPr>
          <w:rFonts w:cs="Arial"/>
          <w:szCs w:val="28"/>
        </w:rPr>
        <w:t xml:space="preserve"> especificações técnicas do Termo de Referência. </w:t>
      </w:r>
    </w:p>
    <w:p w14:paraId="16AC5542" w14:textId="62E43702" w:rsidR="006F41C0" w:rsidRPr="006F41C0" w:rsidRDefault="006F41C0" w:rsidP="00584136">
      <w:pPr>
        <w:rPr>
          <w:rFonts w:asciiTheme="minorHAnsi" w:hAnsiTheme="minorHAnsi"/>
        </w:rPr>
      </w:pPr>
      <w:r w:rsidRPr="006F41C0">
        <w:rPr>
          <w:rFonts w:asciiTheme="minorHAnsi" w:hAnsiTheme="minorHAnsi"/>
        </w:rPr>
        <w:t>Analisando o que foi apresentado, a TPF considera como estratégia metodológica, para garantir o bom desenvolvimento do trabalho e assegurar uma coordenação eficaz, as seguintes premissas:</w:t>
      </w:r>
    </w:p>
    <w:p w14:paraId="6C4F8AA8" w14:textId="77777777" w:rsidR="006F41C0" w:rsidRPr="006F41C0" w:rsidRDefault="006F41C0" w:rsidP="00584136">
      <w:pPr>
        <w:pStyle w:val="texto07a"/>
        <w:numPr>
          <w:ilvl w:val="0"/>
          <w:numId w:val="42"/>
        </w:numPr>
        <w:tabs>
          <w:tab w:val="clear" w:pos="822"/>
        </w:tabs>
        <w:spacing w:before="120" w:after="120" w:line="360" w:lineRule="auto"/>
        <w:ind w:left="1418"/>
        <w:rPr>
          <w:rFonts w:asciiTheme="minorHAnsi" w:hAnsiTheme="minorHAnsi" w:cstheme="minorHAnsi"/>
          <w:color w:val="D4181C"/>
        </w:rPr>
      </w:pPr>
      <w:r w:rsidRPr="006F41C0">
        <w:rPr>
          <w:rFonts w:asciiTheme="minorHAnsi" w:hAnsiTheme="minorHAnsi" w:cstheme="minorHAnsi"/>
        </w:rPr>
        <w:t xml:space="preserve">Troca permanente de informações, métodos e experiências com as equipes de gestão do contrato, compartilhando um canal permanente através de ferramentas virtuais, do tipo videoconferência e </w:t>
      </w:r>
      <w:proofErr w:type="spellStart"/>
      <w:r w:rsidRPr="006F41C0">
        <w:rPr>
          <w:rFonts w:asciiTheme="minorHAnsi" w:hAnsiTheme="minorHAnsi" w:cstheme="minorHAnsi"/>
        </w:rPr>
        <w:t>webconferência</w:t>
      </w:r>
      <w:proofErr w:type="spellEnd"/>
      <w:r w:rsidRPr="006F41C0">
        <w:rPr>
          <w:rFonts w:asciiTheme="minorHAnsi" w:hAnsiTheme="minorHAnsi" w:cstheme="minorHAnsi"/>
        </w:rPr>
        <w:t>;</w:t>
      </w:r>
    </w:p>
    <w:p w14:paraId="42874C63" w14:textId="77777777" w:rsidR="006F41C0" w:rsidRPr="006F41C0" w:rsidRDefault="006F41C0" w:rsidP="00584136">
      <w:pPr>
        <w:pStyle w:val="texto07a"/>
        <w:numPr>
          <w:ilvl w:val="0"/>
          <w:numId w:val="42"/>
        </w:numPr>
        <w:tabs>
          <w:tab w:val="clear" w:pos="822"/>
        </w:tabs>
        <w:spacing w:before="120" w:after="120" w:line="360" w:lineRule="auto"/>
        <w:ind w:left="1418"/>
        <w:rPr>
          <w:rFonts w:asciiTheme="minorHAnsi" w:hAnsiTheme="minorHAnsi" w:cstheme="minorHAnsi"/>
          <w:color w:val="D4181C"/>
        </w:rPr>
      </w:pPr>
      <w:r w:rsidRPr="006F41C0">
        <w:rPr>
          <w:rFonts w:asciiTheme="minorHAnsi" w:hAnsiTheme="minorHAnsi" w:cstheme="minorHAnsi"/>
        </w:rPr>
        <w:t>Rigorosa organização da informação coletada, utilizando ferramentas de gestão de dados, tais como banco de dados</w:t>
      </w:r>
      <w:r w:rsidRPr="006F41C0">
        <w:rPr>
          <w:rFonts w:asciiTheme="minorHAnsi" w:hAnsiTheme="minorHAnsi" w:cstheme="minorHAnsi"/>
          <w:spacing w:val="-20"/>
        </w:rPr>
        <w:t xml:space="preserve"> </w:t>
      </w:r>
      <w:r w:rsidRPr="006F41C0">
        <w:rPr>
          <w:rFonts w:asciiTheme="minorHAnsi" w:hAnsiTheme="minorHAnsi" w:cstheme="minorHAnsi"/>
        </w:rPr>
        <w:t>georreferenciados;</w:t>
      </w:r>
    </w:p>
    <w:p w14:paraId="5B8A4775" w14:textId="710E8584" w:rsidR="006A3C7F" w:rsidRDefault="006F41C0" w:rsidP="00584136">
      <w:pPr>
        <w:pStyle w:val="texto07a"/>
        <w:numPr>
          <w:ilvl w:val="0"/>
          <w:numId w:val="42"/>
        </w:numPr>
        <w:tabs>
          <w:tab w:val="clear" w:pos="822"/>
        </w:tabs>
        <w:spacing w:before="120" w:after="120" w:line="360" w:lineRule="auto"/>
        <w:ind w:left="1418"/>
        <w:rPr>
          <w:rFonts w:asciiTheme="minorHAnsi" w:hAnsiTheme="minorHAnsi" w:cstheme="minorHAnsi"/>
        </w:rPr>
      </w:pPr>
      <w:r w:rsidRPr="006F41C0">
        <w:rPr>
          <w:rFonts w:asciiTheme="minorHAnsi" w:hAnsiTheme="minorHAnsi" w:cstheme="minorHAnsi"/>
        </w:rPr>
        <w:t>Garantia do cumprimento do cronograma preestabelecido, permitindo a descentralização das atividades, possibilitando execuções em paralelo, a fim de evitar que uma atividade em atraso possa atrasar as demais.</w:t>
      </w:r>
      <w:r w:rsidR="006A3C7F">
        <w:rPr>
          <w:rFonts w:asciiTheme="minorHAnsi" w:hAnsiTheme="minorHAnsi" w:cstheme="minorHAnsi"/>
        </w:rPr>
        <w:br w:type="page"/>
      </w:r>
    </w:p>
    <w:p w14:paraId="023A93A3" w14:textId="315E852A" w:rsidR="004C3A73" w:rsidRDefault="004C3A73" w:rsidP="00584136">
      <w:pPr>
        <w:pStyle w:val="Ttulo1"/>
        <w:rPr>
          <w:rFonts w:cs="Arial"/>
        </w:rPr>
      </w:pPr>
      <w:bookmarkStart w:id="35" w:name="_Toc76032200"/>
      <w:r w:rsidRPr="001A5CD7">
        <w:rPr>
          <w:rFonts w:cs="Arial"/>
        </w:rPr>
        <w:lastRenderedPageBreak/>
        <w:t xml:space="preserve">Metodologia </w:t>
      </w:r>
      <w:r w:rsidR="00146856">
        <w:rPr>
          <w:rFonts w:cs="Arial"/>
        </w:rPr>
        <w:t xml:space="preserve">ESPECÍFICA </w:t>
      </w:r>
      <w:r w:rsidR="00F169A5" w:rsidRPr="001A5CD7">
        <w:rPr>
          <w:rFonts w:cs="Arial"/>
        </w:rPr>
        <w:t>E</w:t>
      </w:r>
      <w:r w:rsidR="0040093D">
        <w:rPr>
          <w:rFonts w:cs="Arial"/>
        </w:rPr>
        <w:t xml:space="preserve"> PLANO DE TRABALHO</w:t>
      </w:r>
      <w:bookmarkEnd w:id="35"/>
    </w:p>
    <w:p w14:paraId="47B6DBE8" w14:textId="76D229A8" w:rsidR="00A718D5" w:rsidRDefault="00A718D5" w:rsidP="00584136">
      <w:pPr>
        <w:rPr>
          <w:rFonts w:cs="Arial"/>
        </w:rPr>
      </w:pPr>
      <w:r w:rsidRPr="001A5CD7">
        <w:rPr>
          <w:rFonts w:cs="Arial"/>
        </w:rPr>
        <w:t xml:space="preserve">Respeitando a organização do Termo de Referência, os procedimentos metodológicos específicos </w:t>
      </w:r>
      <w:r w:rsidR="00F241E5">
        <w:rPr>
          <w:rFonts w:cs="Arial"/>
        </w:rPr>
        <w:t>são</w:t>
      </w:r>
      <w:r w:rsidR="00F241E5" w:rsidRPr="001A5CD7">
        <w:rPr>
          <w:rFonts w:cs="Arial"/>
        </w:rPr>
        <w:t xml:space="preserve"> </w:t>
      </w:r>
      <w:r w:rsidRPr="001A5CD7">
        <w:rPr>
          <w:rFonts w:cs="Arial"/>
        </w:rPr>
        <w:t xml:space="preserve">apresentados </w:t>
      </w:r>
      <w:r w:rsidRPr="001A5CD7">
        <w:rPr>
          <w:rFonts w:eastAsiaTheme="minorHAnsi" w:cs="Arial"/>
          <w:color w:val="191917"/>
        </w:rPr>
        <w:t xml:space="preserve">detalhando as três </w:t>
      </w:r>
      <w:r w:rsidR="006F41C0" w:rsidRPr="001A5CD7">
        <w:rPr>
          <w:rFonts w:eastAsiaTheme="minorHAnsi" w:cs="Arial"/>
          <w:color w:val="191917"/>
        </w:rPr>
        <w:t>etapas de t</w:t>
      </w:r>
      <w:r w:rsidRPr="001A5CD7">
        <w:rPr>
          <w:rFonts w:eastAsiaTheme="minorHAnsi" w:cs="Arial"/>
          <w:color w:val="191917"/>
        </w:rPr>
        <w:t xml:space="preserve">rabalho </w:t>
      </w:r>
      <w:r w:rsidRPr="001A5CD7">
        <w:rPr>
          <w:rFonts w:eastAsiaTheme="minorHAnsi" w:cs="Arial"/>
          <w:color w:val="10100F"/>
        </w:rPr>
        <w:t>que compõe</w:t>
      </w:r>
      <w:r w:rsidR="00F241E5">
        <w:rPr>
          <w:rFonts w:eastAsiaTheme="minorHAnsi" w:cs="Arial"/>
          <w:color w:val="10100F"/>
        </w:rPr>
        <w:t>m</w:t>
      </w:r>
      <w:r w:rsidRPr="001A5CD7">
        <w:rPr>
          <w:rFonts w:eastAsiaTheme="minorHAnsi" w:cs="Arial"/>
          <w:color w:val="10100F"/>
        </w:rPr>
        <w:t xml:space="preserve"> a execuç</w:t>
      </w:r>
      <w:r w:rsidR="00D062A6" w:rsidRPr="001A5CD7">
        <w:rPr>
          <w:rFonts w:eastAsiaTheme="minorHAnsi" w:cs="Arial"/>
          <w:color w:val="10100F"/>
        </w:rPr>
        <w:t>ão do</w:t>
      </w:r>
      <w:r w:rsidR="006F41C0" w:rsidRPr="001A5CD7">
        <w:rPr>
          <w:rFonts w:eastAsiaTheme="minorHAnsi" w:cs="Arial"/>
          <w:color w:val="10100F"/>
        </w:rPr>
        <w:t>s</w:t>
      </w:r>
      <w:r w:rsidRPr="001A5CD7">
        <w:rPr>
          <w:rFonts w:eastAsiaTheme="minorHAnsi" w:cs="Arial"/>
          <w:color w:val="10100F"/>
        </w:rPr>
        <w:t xml:space="preserve"> serviços de diagnóstico e elaboração do projeto </w:t>
      </w:r>
      <w:proofErr w:type="spellStart"/>
      <w:r w:rsidRPr="001A5CD7">
        <w:rPr>
          <w:rFonts w:eastAsiaTheme="minorHAnsi" w:cs="Arial"/>
          <w:color w:val="10100F"/>
        </w:rPr>
        <w:t>hidroambiental</w:t>
      </w:r>
      <w:proofErr w:type="spellEnd"/>
      <w:r w:rsidRPr="001A5CD7">
        <w:rPr>
          <w:rFonts w:eastAsiaTheme="minorHAnsi" w:cs="Arial"/>
          <w:color w:val="10100F"/>
        </w:rPr>
        <w:t xml:space="preserve"> </w:t>
      </w:r>
      <w:r w:rsidR="00D062A6" w:rsidRPr="001A5CD7">
        <w:rPr>
          <w:rFonts w:eastAsiaTheme="minorHAnsi" w:cs="Arial"/>
          <w:color w:val="10100F"/>
        </w:rPr>
        <w:t>d</w:t>
      </w:r>
      <w:r w:rsidR="006F41C0" w:rsidRPr="001A5CD7">
        <w:rPr>
          <w:rFonts w:eastAsiaTheme="minorHAnsi" w:cs="Arial"/>
          <w:color w:val="10100F"/>
        </w:rPr>
        <w:t>a</w:t>
      </w:r>
      <w:r w:rsidR="00F241E5">
        <w:rPr>
          <w:rFonts w:eastAsiaTheme="minorHAnsi" w:cs="Arial"/>
          <w:color w:val="10100F"/>
        </w:rPr>
        <w:t xml:space="preserve"> bacia </w:t>
      </w:r>
      <w:r w:rsidR="00506E2C">
        <w:rPr>
          <w:rFonts w:eastAsiaTheme="minorHAnsi" w:cs="Arial"/>
          <w:color w:val="10100F"/>
        </w:rPr>
        <w:t>hidrográfica dos afluentes do Alto São Francisco</w:t>
      </w:r>
      <w:r w:rsidR="00506E2C" w:rsidRPr="00506E2C">
        <w:rPr>
          <w:rFonts w:eastAsiaTheme="minorHAnsi" w:cs="Arial"/>
        </w:rPr>
        <w:t>, sub-bacia</w:t>
      </w:r>
      <w:r w:rsidR="002829B7">
        <w:rPr>
          <w:rFonts w:eastAsiaTheme="minorHAnsi" w:cs="Arial"/>
        </w:rPr>
        <w:t>s</w:t>
      </w:r>
      <w:r w:rsidR="00506E2C" w:rsidRPr="00506E2C">
        <w:rPr>
          <w:rFonts w:eastAsiaTheme="minorHAnsi" w:cs="Arial"/>
        </w:rPr>
        <w:t xml:space="preserve"> do Ribeirão dos Patos e </w:t>
      </w:r>
      <w:r w:rsidR="002829B7">
        <w:rPr>
          <w:rFonts w:eastAsiaTheme="minorHAnsi" w:cs="Arial"/>
        </w:rPr>
        <w:t xml:space="preserve">do </w:t>
      </w:r>
      <w:r w:rsidR="00506E2C" w:rsidRPr="00506E2C">
        <w:rPr>
          <w:rFonts w:eastAsiaTheme="minorHAnsi" w:cs="Arial"/>
        </w:rPr>
        <w:t>Rio Samburá</w:t>
      </w:r>
      <w:r w:rsidRPr="00506E2C">
        <w:rPr>
          <w:rFonts w:cs="Arial"/>
        </w:rPr>
        <w:t>, no estado de Minas Gerais</w:t>
      </w:r>
      <w:r w:rsidR="00D062A6" w:rsidRPr="00506E2C">
        <w:rPr>
          <w:rFonts w:cs="Arial"/>
        </w:rPr>
        <w:t>.</w:t>
      </w:r>
    </w:p>
    <w:p w14:paraId="1EF89FE3" w14:textId="6DFE464C" w:rsidR="007614F0" w:rsidRDefault="005A2796" w:rsidP="00584136">
      <w:pPr>
        <w:pStyle w:val="Ttulo2"/>
        <w:rPr>
          <w:rFonts w:ascii="Arial" w:hAnsi="Arial" w:cs="Arial"/>
        </w:rPr>
      </w:pPr>
      <w:bookmarkStart w:id="36" w:name="_Toc76032201"/>
      <w:r w:rsidRPr="001A5CD7">
        <w:rPr>
          <w:rFonts w:ascii="Arial" w:hAnsi="Arial" w:cs="Arial"/>
        </w:rPr>
        <w:t>Metodologia para Execução dos Trabalhos</w:t>
      </w:r>
      <w:bookmarkEnd w:id="36"/>
    </w:p>
    <w:p w14:paraId="55C2C5EF" w14:textId="624C2776" w:rsidR="009E04A2" w:rsidRDefault="0DA6077A" w:rsidP="00FF24E3">
      <w:pPr>
        <w:pStyle w:val="Ttulo3"/>
        <w:ind w:left="0" w:firstLine="0"/>
        <w:rPr>
          <w:rFonts w:ascii="Arial" w:hAnsi="Arial" w:cs="Arial"/>
        </w:rPr>
      </w:pPr>
      <w:bookmarkStart w:id="37" w:name="_Toc76032202"/>
      <w:r w:rsidRPr="009E04A2">
        <w:rPr>
          <w:rFonts w:ascii="Arial" w:hAnsi="Arial" w:cs="Arial"/>
        </w:rPr>
        <w:t xml:space="preserve">Etapa 1 - </w:t>
      </w:r>
      <w:r w:rsidR="166CF9A7" w:rsidRPr="009E04A2">
        <w:rPr>
          <w:rFonts w:ascii="Arial" w:hAnsi="Arial" w:cs="Arial"/>
        </w:rPr>
        <w:t xml:space="preserve">Caracterização </w:t>
      </w:r>
      <w:r w:rsidR="592EEB30" w:rsidRPr="009E04A2">
        <w:rPr>
          <w:rFonts w:ascii="Arial" w:hAnsi="Arial" w:cs="Arial"/>
        </w:rPr>
        <w:t>da Bacia</w:t>
      </w:r>
      <w:r w:rsidR="166CF9A7" w:rsidRPr="009E04A2">
        <w:rPr>
          <w:rFonts w:ascii="Arial" w:hAnsi="Arial" w:cs="Arial"/>
        </w:rPr>
        <w:t xml:space="preserve"> e Mobilização da População a </w:t>
      </w:r>
      <w:r w:rsidR="5B068B25" w:rsidRPr="009E04A2">
        <w:rPr>
          <w:rFonts w:ascii="Arial" w:hAnsi="Arial" w:cs="Arial"/>
        </w:rPr>
        <w:t>ser beneficiada</w:t>
      </w:r>
      <w:bookmarkEnd w:id="37"/>
    </w:p>
    <w:p w14:paraId="02E18390" w14:textId="7D32878E" w:rsidR="0041114A" w:rsidRDefault="0041114A" w:rsidP="00944C8F">
      <w:pPr>
        <w:pStyle w:val="Commarcadores2"/>
        <w:spacing w:line="360" w:lineRule="auto"/>
        <w:ind w:left="0" w:firstLine="0"/>
      </w:pPr>
      <w:r>
        <w:t xml:space="preserve">Coleta de </w:t>
      </w:r>
      <w:r w:rsidR="006A3C7F">
        <w:t>D</w:t>
      </w:r>
      <w:r>
        <w:t xml:space="preserve">ados </w:t>
      </w:r>
      <w:r w:rsidR="006A3C7F">
        <w:t>S</w:t>
      </w:r>
      <w:r>
        <w:t>ecundários</w:t>
      </w:r>
    </w:p>
    <w:p w14:paraId="6A07E6FB" w14:textId="5D75EAF9" w:rsidR="00D17313" w:rsidRDefault="00D17313" w:rsidP="00944C8F">
      <w:pPr>
        <w:pStyle w:val="commarcadores"/>
        <w:numPr>
          <w:ilvl w:val="0"/>
          <w:numId w:val="0"/>
        </w:numPr>
        <w:spacing w:before="120" w:after="120"/>
      </w:pPr>
      <w:r>
        <w:t xml:space="preserve">O objetivo desta atividade </w:t>
      </w:r>
      <w:r w:rsidR="0040093D">
        <w:t>será</w:t>
      </w:r>
      <w:r>
        <w:t xml:space="preserve"> identificar e adquirir os dados e requisitos que irão compor</w:t>
      </w:r>
      <w:r w:rsidRPr="00E4794E">
        <w:t xml:space="preserve"> a caracterização da área da bacia,</w:t>
      </w:r>
      <w:r>
        <w:t xml:space="preserve"> </w:t>
      </w:r>
      <w:r w:rsidRPr="00E4794E">
        <w:t xml:space="preserve">subsidiar o planejamento do trabalho de campo e </w:t>
      </w:r>
      <w:r>
        <w:t>auxiliar na identificação das áreas</w:t>
      </w:r>
      <w:r w:rsidRPr="00E4794E">
        <w:t xml:space="preserve"> prioritárias para intervenção</w:t>
      </w:r>
      <w:r>
        <w:t>,</w:t>
      </w:r>
      <w:r w:rsidRPr="00E4794E">
        <w:t xml:space="preserve"> com práticas de conservação de solo e água.</w:t>
      </w:r>
      <w:r>
        <w:t xml:space="preserve"> </w:t>
      </w:r>
      <w:r w:rsidR="0040093D">
        <w:t>Será</w:t>
      </w:r>
      <w:r>
        <w:t xml:space="preserve"> necessário realizar um levantamento e avaliação das fontes de dados gráficos e não gráficos disponíveis; identificar seus formatos, qualidade e imperativos de conversão de dados. </w:t>
      </w:r>
    </w:p>
    <w:p w14:paraId="4C3510C9" w14:textId="76905DF6" w:rsidR="00D17313" w:rsidRDefault="00D17313" w:rsidP="00944C8F">
      <w:pPr>
        <w:pStyle w:val="commarcadores"/>
        <w:numPr>
          <w:ilvl w:val="0"/>
          <w:numId w:val="0"/>
        </w:numPr>
        <w:spacing w:before="120" w:after="120"/>
      </w:pPr>
      <w:r>
        <w:t>Pretende-se adquirir as bases cartográficas disponibili</w:t>
      </w:r>
      <w:r w:rsidR="0040093D">
        <w:t>zadas pela CODEVASF, assim como</w:t>
      </w:r>
      <w:r>
        <w:t xml:space="preserve"> outras bases cartográficas fornecidas por órgãos governamentais </w:t>
      </w:r>
      <w:r w:rsidRPr="00E4794E">
        <w:t xml:space="preserve">ou </w:t>
      </w:r>
      <w:r>
        <w:t>oferecidos</w:t>
      </w:r>
      <w:r w:rsidRPr="00E4794E">
        <w:t xml:space="preserve"> em sítios idôneos da Internet.</w:t>
      </w:r>
    </w:p>
    <w:p w14:paraId="3FF60E9A" w14:textId="6196F5CD" w:rsidR="009E04A2" w:rsidRDefault="00D17313" w:rsidP="00944C8F">
      <w:pPr>
        <w:pStyle w:val="commarcadores"/>
        <w:numPr>
          <w:ilvl w:val="0"/>
          <w:numId w:val="0"/>
        </w:numPr>
        <w:spacing w:before="120" w:after="120"/>
      </w:pPr>
      <w:r>
        <w:t>Escalas de aquisição diversificadas serão avaliadas objetivando a integração e coerência entre as mesmas, além das suas aplicabilidades como dados secundários neste projeto.</w:t>
      </w:r>
    </w:p>
    <w:p w14:paraId="35BAC6AC" w14:textId="687978DE" w:rsidR="00A56B8B" w:rsidRDefault="0041114A" w:rsidP="00944C8F">
      <w:pPr>
        <w:pStyle w:val="Commarcadores2"/>
        <w:spacing w:line="360" w:lineRule="auto"/>
        <w:ind w:left="0" w:firstLine="0"/>
      </w:pPr>
      <w:r>
        <w:t xml:space="preserve">Construção da </w:t>
      </w:r>
      <w:r w:rsidR="006A3C7F">
        <w:t>B</w:t>
      </w:r>
      <w:r>
        <w:t xml:space="preserve">ase para </w:t>
      </w:r>
      <w:r w:rsidR="006A3C7F">
        <w:t>E</w:t>
      </w:r>
      <w:r>
        <w:t xml:space="preserve">laboração dos </w:t>
      </w:r>
      <w:r w:rsidR="006A3C7F">
        <w:t>M</w:t>
      </w:r>
      <w:r>
        <w:t xml:space="preserve">apas </w:t>
      </w:r>
      <w:r w:rsidR="006A3C7F">
        <w:t>T</w:t>
      </w:r>
      <w:r>
        <w:t>emáticos</w:t>
      </w:r>
    </w:p>
    <w:p w14:paraId="40182786" w14:textId="3B748868" w:rsidR="00D17313" w:rsidRDefault="00D17313" w:rsidP="00944C8F">
      <w:r w:rsidRPr="00E4794E">
        <w:t xml:space="preserve">Os dados e informações deverão ser catalogados segundo suas fontes e homogeneizados, definindo-se uma unidade de trabalho, </w:t>
      </w:r>
      <w:r w:rsidR="00F241E5">
        <w:t xml:space="preserve">tendo </w:t>
      </w:r>
      <w:r w:rsidRPr="00E4794E">
        <w:t>como sugestão</w:t>
      </w:r>
      <w:r w:rsidR="00F241E5">
        <w:t xml:space="preserve"> o</w:t>
      </w:r>
      <w:r w:rsidRPr="00E4794E">
        <w:t xml:space="preserve"> sistema geodésico de referência SIRGAS2000</w:t>
      </w:r>
      <w:r>
        <w:t xml:space="preserve"> UTM Zona 23 Sul</w:t>
      </w:r>
      <w:r w:rsidRPr="00E4794E">
        <w:t xml:space="preserve"> e </w:t>
      </w:r>
      <w:proofErr w:type="spellStart"/>
      <w:r>
        <w:t>D</w:t>
      </w:r>
      <w:r w:rsidRPr="00E4794E">
        <w:t>atum</w:t>
      </w:r>
      <w:proofErr w:type="spellEnd"/>
      <w:r w:rsidRPr="00E4794E">
        <w:t xml:space="preserve"> vertical ou altimétrico, o Imbituba. Isto é sugerido devido à abrangência territorial do projeto</w:t>
      </w:r>
      <w:r w:rsidR="00F241E5">
        <w:t>,</w:t>
      </w:r>
      <w:r w:rsidRPr="00E4794E">
        <w:t xml:space="preserve"> que está contida </w:t>
      </w:r>
      <w:r>
        <w:t xml:space="preserve">em sua maior parte no </w:t>
      </w:r>
      <w:r w:rsidRPr="00E4794E">
        <w:t>Fuso UTM Zona 2</w:t>
      </w:r>
      <w:r>
        <w:t>3</w:t>
      </w:r>
      <w:r w:rsidRPr="00E4794E">
        <w:t xml:space="preserve"> Sul.</w:t>
      </w:r>
    </w:p>
    <w:p w14:paraId="79B106EF" w14:textId="676CD9DC" w:rsidR="00D17313" w:rsidRDefault="00D17313" w:rsidP="00944C8F">
      <w:r w:rsidRPr="006C64A0">
        <w:t>Os dados serão avaliados e</w:t>
      </w:r>
      <w:r w:rsidR="00F241E5">
        <w:t>,</w:t>
      </w:r>
      <w:r w:rsidRPr="006C64A0">
        <w:t xml:space="preserve"> se pertinentes, serão estruturadas em um</w:t>
      </w:r>
      <w:r>
        <w:t xml:space="preserve"> Sistema Gerenciador de Banco de Dados, o </w:t>
      </w:r>
      <w:proofErr w:type="spellStart"/>
      <w:r w:rsidRPr="000550D5">
        <w:rPr>
          <w:i/>
          <w:iCs/>
        </w:rPr>
        <w:t>Geodatabase</w:t>
      </w:r>
      <w:proofErr w:type="spellEnd"/>
      <w:r>
        <w:t>,</w:t>
      </w:r>
      <w:r w:rsidRPr="006C64A0">
        <w:t xml:space="preserve"> compatível com o </w:t>
      </w:r>
      <w:proofErr w:type="spellStart"/>
      <w:r w:rsidRPr="006C64A0">
        <w:t>Qgis</w:t>
      </w:r>
      <w:proofErr w:type="spellEnd"/>
      <w:r w:rsidRPr="006C64A0">
        <w:t xml:space="preserve">, </w:t>
      </w:r>
      <w:r>
        <w:t>por meio</w:t>
      </w:r>
      <w:r w:rsidRPr="006C64A0">
        <w:t xml:space="preserve"> </w:t>
      </w:r>
      <w:r>
        <w:t>do ambiente de Sistema de Informações Geográficas (</w:t>
      </w:r>
      <w:r w:rsidRPr="006C64A0">
        <w:t>SIG</w:t>
      </w:r>
      <w:r>
        <w:t>)</w:t>
      </w:r>
      <w:r w:rsidRPr="006C64A0">
        <w:t xml:space="preserve">: </w:t>
      </w:r>
      <w:proofErr w:type="spellStart"/>
      <w:r w:rsidRPr="000550D5">
        <w:rPr>
          <w:i/>
          <w:iCs/>
        </w:rPr>
        <w:t>ArcGIS</w:t>
      </w:r>
      <w:proofErr w:type="spellEnd"/>
      <w:r>
        <w:t xml:space="preserve">, </w:t>
      </w:r>
      <w:r w:rsidRPr="006C64A0">
        <w:t xml:space="preserve">separados em camadas sobrepostas umas às outras. O SIG separa a informação em diferentes camadas temáticas, </w:t>
      </w:r>
      <w:r w:rsidRPr="006C64A0">
        <w:lastRenderedPageBreak/>
        <w:t>sua armazenagem é independente, permitindo trabalhar com elas de modo rápido e simples, deixando ao operador ou utilizador a possibilidade de relacionar a informação existente através da posição e topologia dos objetos, com o fim de gerar nova informação.</w:t>
      </w:r>
      <w:r>
        <w:t xml:space="preserve"> Isso também permitirá a confecção dos mapas temáticos que devem ser produzidos ao longo deste projeto.</w:t>
      </w:r>
    </w:p>
    <w:p w14:paraId="1763F510" w14:textId="77777777" w:rsidR="00D17313" w:rsidRDefault="00D17313" w:rsidP="00944C8F">
      <w:r w:rsidRPr="006C64A0">
        <w:t>Os produtos finais vetoriais deverão ser arquivos em formato</w:t>
      </w:r>
      <w:r>
        <w:t xml:space="preserve"> </w:t>
      </w:r>
      <w:proofErr w:type="spellStart"/>
      <w:r w:rsidRPr="000550D5">
        <w:rPr>
          <w:i/>
          <w:iCs/>
        </w:rPr>
        <w:t>Geodatabase</w:t>
      </w:r>
      <w:proofErr w:type="spellEnd"/>
      <w:r>
        <w:t xml:space="preserve"> e os matriciais em </w:t>
      </w:r>
      <w:proofErr w:type="spellStart"/>
      <w:r>
        <w:t>Geotiff</w:t>
      </w:r>
      <w:proofErr w:type="spellEnd"/>
      <w:r>
        <w:t>.</w:t>
      </w:r>
    </w:p>
    <w:p w14:paraId="659EF959" w14:textId="6CE2D7EB" w:rsidR="0041114A" w:rsidRDefault="0041114A" w:rsidP="00F16E00">
      <w:pPr>
        <w:pStyle w:val="Commarcadores2"/>
        <w:spacing w:line="360" w:lineRule="auto"/>
        <w:ind w:left="0" w:firstLine="0"/>
      </w:pPr>
      <w:r>
        <w:t>Mobilização dos Proprietários e Partes Interessadas</w:t>
      </w:r>
    </w:p>
    <w:p w14:paraId="3E9F4B9F" w14:textId="00A1DFA4" w:rsidR="008E63E7" w:rsidRDefault="005F16B7" w:rsidP="00944C8F">
      <w:pPr>
        <w:pStyle w:val="commarcadores"/>
        <w:numPr>
          <w:ilvl w:val="0"/>
          <w:numId w:val="0"/>
        </w:numPr>
        <w:spacing w:before="120" w:after="120"/>
      </w:pPr>
      <w:r w:rsidRPr="00BE6DFF">
        <w:rPr>
          <w:noProof/>
        </w:rPr>
        <w:t xml:space="preserve">A </w:t>
      </w:r>
      <w:r w:rsidR="008E63E7">
        <w:rPr>
          <w:noProof/>
        </w:rPr>
        <w:t xml:space="preserve">mobilização visa a sensibilização e adesão </w:t>
      </w:r>
      <w:r w:rsidR="008E63E7">
        <w:t>da população a ser beneficiada com a implantação do projeto. Para tanto, serão realizadas reuniões para prestar informações sobre os objetivos d</w:t>
      </w:r>
      <w:r w:rsidR="00C42E04">
        <w:t>a execução d</w:t>
      </w:r>
      <w:r w:rsidR="008E63E7">
        <w:t>o</w:t>
      </w:r>
      <w:r w:rsidR="00C42E04">
        <w:t xml:space="preserve"> serviço de</w:t>
      </w:r>
      <w:r w:rsidR="008E63E7">
        <w:t xml:space="preserve"> </w:t>
      </w:r>
      <w:r w:rsidR="00C42E04">
        <w:t>d</w:t>
      </w:r>
      <w:r w:rsidR="008E63E7">
        <w:t xml:space="preserve">iagnóstico e </w:t>
      </w:r>
      <w:r w:rsidR="00C42E04">
        <w:t xml:space="preserve">elaboração </w:t>
      </w:r>
      <w:r w:rsidR="007A1DAD">
        <w:t xml:space="preserve">dos </w:t>
      </w:r>
      <w:r w:rsidR="008E63E7">
        <w:t>Projeto</w:t>
      </w:r>
      <w:r w:rsidR="007A1DAD">
        <w:t>s</w:t>
      </w:r>
      <w:r w:rsidR="008E63E7">
        <w:t xml:space="preserve"> Hidroambienta</w:t>
      </w:r>
      <w:r w:rsidR="007A1DAD">
        <w:t>is</w:t>
      </w:r>
      <w:r w:rsidR="008E63E7">
        <w:t xml:space="preserve">, </w:t>
      </w:r>
      <w:r w:rsidR="00C42E04">
        <w:t xml:space="preserve">bem como </w:t>
      </w:r>
      <w:r w:rsidR="008E63E7">
        <w:t xml:space="preserve">seus benefícios para o meio ambiente e a região como um todo. </w:t>
      </w:r>
    </w:p>
    <w:p w14:paraId="084C4762" w14:textId="2EB686A2" w:rsidR="008D01E5" w:rsidRDefault="008E63E7" w:rsidP="00944C8F">
      <w:pPr>
        <w:pStyle w:val="commarcadores"/>
        <w:numPr>
          <w:ilvl w:val="0"/>
          <w:numId w:val="0"/>
        </w:numPr>
        <w:spacing w:before="120" w:after="120"/>
        <w:rPr>
          <w:noProof/>
        </w:rPr>
      </w:pPr>
      <w:r>
        <w:rPr>
          <w:noProof/>
        </w:rPr>
        <w:t xml:space="preserve">Para tanto, </w:t>
      </w:r>
      <w:r w:rsidR="00C42E04">
        <w:rPr>
          <w:noProof/>
        </w:rPr>
        <w:t xml:space="preserve">a mobilização </w:t>
      </w:r>
      <w:r w:rsidR="005F16B7" w:rsidRPr="00BE6DFF">
        <w:rPr>
          <w:noProof/>
        </w:rPr>
        <w:t>terá início por meio de um levantamento prévio d</w:t>
      </w:r>
      <w:r w:rsidR="00266120">
        <w:rPr>
          <w:noProof/>
        </w:rPr>
        <w:t xml:space="preserve">as municipalidades </w:t>
      </w:r>
      <w:r w:rsidR="007D18FB">
        <w:rPr>
          <w:noProof/>
        </w:rPr>
        <w:t xml:space="preserve">e </w:t>
      </w:r>
      <w:r w:rsidR="00FC6173">
        <w:rPr>
          <w:noProof/>
        </w:rPr>
        <w:t xml:space="preserve">entidades da sociedade civil, governamentais, não governamentais e usuários </w:t>
      </w:r>
      <w:r w:rsidR="008D01E5">
        <w:rPr>
          <w:noProof/>
        </w:rPr>
        <w:t>d</w:t>
      </w:r>
      <w:r w:rsidR="00FC6173">
        <w:rPr>
          <w:noProof/>
        </w:rPr>
        <w:t>a área da bacia</w:t>
      </w:r>
      <w:r w:rsidR="008D01E5">
        <w:rPr>
          <w:noProof/>
        </w:rPr>
        <w:t>.</w:t>
      </w:r>
    </w:p>
    <w:p w14:paraId="11DDC549" w14:textId="545AB884" w:rsidR="005F16B7" w:rsidRPr="00AB5A16" w:rsidRDefault="008D01E5" w:rsidP="00944C8F">
      <w:pPr>
        <w:pStyle w:val="commarcadores"/>
        <w:numPr>
          <w:ilvl w:val="0"/>
          <w:numId w:val="0"/>
        </w:numPr>
        <w:spacing w:before="120" w:after="120"/>
        <w:rPr>
          <w:noProof/>
          <w:szCs w:val="24"/>
        </w:rPr>
      </w:pPr>
      <w:r w:rsidRPr="00C1728D">
        <w:rPr>
          <w:noProof/>
        </w:rPr>
        <w:t xml:space="preserve">Neste caso específico da bacia </w:t>
      </w:r>
      <w:r w:rsidR="00F16E00" w:rsidRPr="00C1728D">
        <w:rPr>
          <w:noProof/>
        </w:rPr>
        <w:t xml:space="preserve">hidrográfica dos afluentes </w:t>
      </w:r>
      <w:r w:rsidRPr="00C1728D">
        <w:rPr>
          <w:noProof/>
        </w:rPr>
        <w:t xml:space="preserve">do </w:t>
      </w:r>
      <w:r w:rsidR="00F16E00" w:rsidRPr="00C1728D">
        <w:rPr>
          <w:noProof/>
        </w:rPr>
        <w:t>Alto São Francisco</w:t>
      </w:r>
      <w:r w:rsidRPr="00C1728D">
        <w:rPr>
          <w:noProof/>
        </w:rPr>
        <w:t>,</w:t>
      </w:r>
      <w:r w:rsidR="00C1728D" w:rsidRPr="00C1728D">
        <w:rPr>
          <w:noProof/>
        </w:rPr>
        <w:t xml:space="preserve"> nas sub-bacias do Ribeirão dos Patos e </w:t>
      </w:r>
      <w:r w:rsidR="002829B7">
        <w:rPr>
          <w:noProof/>
        </w:rPr>
        <w:t xml:space="preserve">do </w:t>
      </w:r>
      <w:r w:rsidR="00C1728D" w:rsidRPr="00C1728D">
        <w:rPr>
          <w:noProof/>
        </w:rPr>
        <w:t>Rio Samburá,</w:t>
      </w:r>
      <w:r w:rsidRPr="00C1728D">
        <w:rPr>
          <w:noProof/>
        </w:rPr>
        <w:t xml:space="preserve"> </w:t>
      </w:r>
      <w:r w:rsidR="008E63E7" w:rsidRPr="00C1728D">
        <w:rPr>
          <w:noProof/>
        </w:rPr>
        <w:t xml:space="preserve">as mobilizações </w:t>
      </w:r>
      <w:r w:rsidRPr="00C1728D">
        <w:rPr>
          <w:noProof/>
        </w:rPr>
        <w:t xml:space="preserve">serão </w:t>
      </w:r>
      <w:r w:rsidR="008E63E7" w:rsidRPr="00C1728D">
        <w:rPr>
          <w:noProof/>
        </w:rPr>
        <w:t xml:space="preserve">realizadas </w:t>
      </w:r>
      <w:r w:rsidR="00936DE8" w:rsidRPr="00C1728D">
        <w:rPr>
          <w:noProof/>
        </w:rPr>
        <w:t>junto às</w:t>
      </w:r>
      <w:r w:rsidRPr="00C1728D">
        <w:rPr>
          <w:noProof/>
        </w:rPr>
        <w:t xml:space="preserve"> Prefeituras Municipais</w:t>
      </w:r>
      <w:r w:rsidR="00C1728D">
        <w:rPr>
          <w:noProof/>
        </w:rPr>
        <w:t xml:space="preserve"> e aos</w:t>
      </w:r>
      <w:r w:rsidR="00C42E04" w:rsidRPr="001C1B25">
        <w:rPr>
          <w:noProof/>
          <w:color w:val="FF0000"/>
        </w:rPr>
        <w:t xml:space="preserve"> </w:t>
      </w:r>
      <w:r w:rsidR="00C42E04" w:rsidRPr="00AB5A16">
        <w:rPr>
          <w:noProof/>
          <w:szCs w:val="24"/>
        </w:rPr>
        <w:t>ó</w:t>
      </w:r>
      <w:r w:rsidRPr="00AB5A16">
        <w:rPr>
          <w:noProof/>
          <w:szCs w:val="24"/>
        </w:rPr>
        <w:t>rgãos locais</w:t>
      </w:r>
      <w:r w:rsidR="00C42E04" w:rsidRPr="00AB5A16">
        <w:rPr>
          <w:noProof/>
          <w:szCs w:val="24"/>
        </w:rPr>
        <w:t>,</w:t>
      </w:r>
      <w:r w:rsidRPr="00AB5A16">
        <w:rPr>
          <w:noProof/>
          <w:szCs w:val="24"/>
        </w:rPr>
        <w:t xml:space="preserve"> </w:t>
      </w:r>
      <w:r w:rsidR="00C1728D" w:rsidRPr="00AB5A16">
        <w:rPr>
          <w:noProof/>
          <w:szCs w:val="24"/>
        </w:rPr>
        <w:t xml:space="preserve">tais </w:t>
      </w:r>
      <w:r w:rsidRPr="00AB5A16">
        <w:rPr>
          <w:noProof/>
          <w:szCs w:val="24"/>
        </w:rPr>
        <w:t>como EMATER</w:t>
      </w:r>
      <w:r w:rsidR="00F16E00" w:rsidRPr="00AB5A16">
        <w:rPr>
          <w:noProof/>
          <w:szCs w:val="24"/>
        </w:rPr>
        <w:t xml:space="preserve"> (Empresa de </w:t>
      </w:r>
      <w:r w:rsidR="00C1728D" w:rsidRPr="00AB5A16">
        <w:rPr>
          <w:noProof/>
          <w:szCs w:val="24"/>
        </w:rPr>
        <w:t>Assistência Técnica  e Extensão Rural do Estado de Minas Gerais</w:t>
      </w:r>
      <w:r w:rsidR="00F16E00" w:rsidRPr="00AB5A16">
        <w:rPr>
          <w:noProof/>
          <w:szCs w:val="24"/>
        </w:rPr>
        <w:t>)</w:t>
      </w:r>
      <w:r w:rsidRPr="00AB5A16">
        <w:rPr>
          <w:noProof/>
          <w:szCs w:val="24"/>
        </w:rPr>
        <w:t>,</w:t>
      </w:r>
      <w:r w:rsidR="00FC6173" w:rsidRPr="00AB5A16">
        <w:rPr>
          <w:noProof/>
          <w:szCs w:val="24"/>
        </w:rPr>
        <w:t xml:space="preserve"> </w:t>
      </w:r>
      <w:r w:rsidR="00F16E00" w:rsidRPr="00AB5A16">
        <w:rPr>
          <w:noProof/>
          <w:szCs w:val="24"/>
        </w:rPr>
        <w:t>FAEMG (</w:t>
      </w:r>
      <w:r w:rsidR="00F16E00" w:rsidRPr="00AB5A16">
        <w:rPr>
          <w:rFonts w:cs="Arial"/>
          <w:szCs w:val="24"/>
          <w:shd w:val="clear" w:color="auto" w:fill="FFFFFF"/>
        </w:rPr>
        <w:t>Federação da Agricultura e Pecuária do Estado de Minas Gerais)</w:t>
      </w:r>
      <w:r w:rsidR="00C1728D" w:rsidRPr="00AB5A16">
        <w:rPr>
          <w:rFonts w:cs="Arial"/>
          <w:szCs w:val="24"/>
          <w:shd w:val="clear" w:color="auto" w:fill="FFFFFF"/>
        </w:rPr>
        <w:t xml:space="preserve">, </w:t>
      </w:r>
      <w:r w:rsidR="00AB5A16" w:rsidRPr="00AB5A16">
        <w:rPr>
          <w:rStyle w:val="Forte"/>
          <w:rFonts w:asciiTheme="majorHAnsi" w:hAnsiTheme="majorHAnsi" w:cstheme="majorHAnsi"/>
          <w:b w:val="0"/>
          <w:bCs/>
          <w:color w:val="auto"/>
          <w:szCs w:val="24"/>
          <w:shd w:val="clear" w:color="auto" w:fill="FFFFFF"/>
        </w:rPr>
        <w:t>Instituto Mineiro de Gestão das Águas (IGAM),</w:t>
      </w:r>
      <w:r w:rsidR="00AB5A16" w:rsidRPr="00AB5A16">
        <w:rPr>
          <w:rStyle w:val="Forte"/>
          <w:rFonts w:ascii="Roboto" w:hAnsi="Roboto"/>
          <w:color w:val="auto"/>
          <w:sz w:val="21"/>
          <w:szCs w:val="21"/>
          <w:shd w:val="clear" w:color="auto" w:fill="FFFFFF"/>
        </w:rPr>
        <w:t xml:space="preserve"> </w:t>
      </w:r>
      <w:r w:rsidR="00AB5A16" w:rsidRPr="00AB5A16">
        <w:rPr>
          <w:noProof/>
          <w:szCs w:val="24"/>
        </w:rPr>
        <w:t xml:space="preserve"> </w:t>
      </w:r>
      <w:r w:rsidR="001A07F5" w:rsidRPr="00AB5A16">
        <w:rPr>
          <w:noProof/>
          <w:szCs w:val="24"/>
        </w:rPr>
        <w:t xml:space="preserve">Comitê da Bacia </w:t>
      </w:r>
      <w:r w:rsidR="00AB5A16">
        <w:rPr>
          <w:noProof/>
          <w:szCs w:val="24"/>
        </w:rPr>
        <w:t xml:space="preserve">Hidrográfica </w:t>
      </w:r>
      <w:r w:rsidR="001A07F5" w:rsidRPr="00AB5A16">
        <w:rPr>
          <w:noProof/>
          <w:szCs w:val="24"/>
        </w:rPr>
        <w:t>do</w:t>
      </w:r>
      <w:r w:rsidR="00C1728D" w:rsidRPr="00AB5A16">
        <w:rPr>
          <w:noProof/>
          <w:szCs w:val="24"/>
        </w:rPr>
        <w:t xml:space="preserve"> Alto São Francisco</w:t>
      </w:r>
      <w:r w:rsidR="001A07F5" w:rsidRPr="00AB5A16">
        <w:rPr>
          <w:noProof/>
          <w:szCs w:val="24"/>
        </w:rPr>
        <w:t xml:space="preserve"> </w:t>
      </w:r>
      <w:r w:rsidR="00C42E04" w:rsidRPr="00AB5A16">
        <w:rPr>
          <w:noProof/>
          <w:szCs w:val="24"/>
        </w:rPr>
        <w:t xml:space="preserve">(CBH </w:t>
      </w:r>
      <w:r w:rsidR="00AB5A16">
        <w:rPr>
          <w:noProof/>
          <w:szCs w:val="24"/>
        </w:rPr>
        <w:t>Alto São Francisco</w:t>
      </w:r>
      <w:r w:rsidR="00C42E04" w:rsidRPr="00AB5A16">
        <w:rPr>
          <w:noProof/>
          <w:szCs w:val="24"/>
        </w:rPr>
        <w:t>),</w:t>
      </w:r>
      <w:r w:rsidR="001A07F5" w:rsidRPr="00AB5A16">
        <w:rPr>
          <w:noProof/>
          <w:szCs w:val="24"/>
        </w:rPr>
        <w:t xml:space="preserve"> Conselhos Municipais de Defesa e Conservação do Meio Ambiente (CODEMA),</w:t>
      </w:r>
      <w:r w:rsidRPr="00AB5A16">
        <w:rPr>
          <w:noProof/>
          <w:szCs w:val="24"/>
        </w:rPr>
        <w:t xml:space="preserve"> </w:t>
      </w:r>
      <w:r w:rsidRPr="00AB5A16">
        <w:rPr>
          <w:szCs w:val="24"/>
        </w:rPr>
        <w:t>Conselhos Municipais de Desenvolvimento Rural</w:t>
      </w:r>
      <w:r w:rsidR="00F16E00" w:rsidRPr="00AB5A16">
        <w:rPr>
          <w:szCs w:val="24"/>
        </w:rPr>
        <w:t xml:space="preserve"> Sustentável</w:t>
      </w:r>
      <w:r w:rsidRPr="00AB5A16">
        <w:rPr>
          <w:szCs w:val="24"/>
        </w:rPr>
        <w:t xml:space="preserve"> (CMDRS), Associações </w:t>
      </w:r>
      <w:r w:rsidR="008E63E7" w:rsidRPr="00AB5A16">
        <w:rPr>
          <w:szCs w:val="24"/>
        </w:rPr>
        <w:t xml:space="preserve">de Comunidades </w:t>
      </w:r>
      <w:r w:rsidRPr="00AB5A16">
        <w:rPr>
          <w:szCs w:val="24"/>
        </w:rPr>
        <w:t xml:space="preserve">Rurais </w:t>
      </w:r>
      <w:r w:rsidR="001A07F5" w:rsidRPr="00AB5A16">
        <w:rPr>
          <w:noProof/>
          <w:szCs w:val="24"/>
        </w:rPr>
        <w:t xml:space="preserve">e </w:t>
      </w:r>
      <w:r w:rsidRPr="00AB5A16">
        <w:rPr>
          <w:noProof/>
          <w:szCs w:val="24"/>
        </w:rPr>
        <w:t>outros</w:t>
      </w:r>
      <w:r w:rsidR="001A07F5" w:rsidRPr="00AB5A16">
        <w:rPr>
          <w:noProof/>
          <w:szCs w:val="24"/>
        </w:rPr>
        <w:t>.</w:t>
      </w:r>
    </w:p>
    <w:p w14:paraId="07804345" w14:textId="4B2A4B5B" w:rsidR="00C42E04" w:rsidRDefault="008D01E5" w:rsidP="00944C8F">
      <w:pPr>
        <w:pStyle w:val="commarcadores"/>
        <w:numPr>
          <w:ilvl w:val="0"/>
          <w:numId w:val="0"/>
        </w:numPr>
        <w:spacing w:before="120" w:after="120"/>
      </w:pPr>
      <w:r>
        <w:t>Toda</w:t>
      </w:r>
      <w:r w:rsidR="008E63E7">
        <w:t>s</w:t>
      </w:r>
      <w:r>
        <w:t xml:space="preserve"> a</w:t>
      </w:r>
      <w:r w:rsidR="008E63E7">
        <w:t xml:space="preserve">s reuniões de </w:t>
      </w:r>
      <w:r w:rsidR="00615C8E">
        <w:t>mobilização, remotas ou presenciais,</w:t>
      </w:r>
      <w:r w:rsidR="008E63E7">
        <w:t xml:space="preserve"> serão </w:t>
      </w:r>
      <w:r w:rsidR="0094253A">
        <w:t>acordadas</w:t>
      </w:r>
      <w:r>
        <w:t xml:space="preserve"> previamente </w:t>
      </w:r>
      <w:r w:rsidR="0094253A">
        <w:t>com a</w:t>
      </w:r>
      <w:r>
        <w:t xml:space="preserve"> CODEVASF</w:t>
      </w:r>
      <w:r w:rsidR="00C42E04">
        <w:t xml:space="preserve"> e</w:t>
      </w:r>
      <w:r w:rsidR="008E63E7">
        <w:t>,</w:t>
      </w:r>
      <w:r w:rsidR="00C42E04">
        <w:t xml:space="preserve"> quando necessário, será solicitado da mesma, com a devida antecedência, a formalização</w:t>
      </w:r>
      <w:r w:rsidR="009B1D82">
        <w:t xml:space="preserve"> de comunicação </w:t>
      </w:r>
      <w:r w:rsidR="00C42E04">
        <w:t xml:space="preserve">junto às </w:t>
      </w:r>
      <w:r w:rsidR="00615C8E">
        <w:t>m</w:t>
      </w:r>
      <w:r w:rsidR="00C42E04">
        <w:t xml:space="preserve">unicipalidades </w:t>
      </w:r>
      <w:r w:rsidR="00615C8E">
        <w:t>e</w:t>
      </w:r>
      <w:r w:rsidR="00C42E04">
        <w:t>/ou entidades</w:t>
      </w:r>
      <w:r w:rsidR="008E63E7">
        <w:t xml:space="preserve"> </w:t>
      </w:r>
      <w:r w:rsidR="00C42E04">
        <w:t xml:space="preserve">sobre a realização do referido trabalho. </w:t>
      </w:r>
    </w:p>
    <w:p w14:paraId="49294D03" w14:textId="5D0D5298" w:rsidR="00591F1B" w:rsidRDefault="00C42E04" w:rsidP="00944C8F">
      <w:pPr>
        <w:pStyle w:val="commarcadores"/>
        <w:numPr>
          <w:ilvl w:val="0"/>
          <w:numId w:val="0"/>
        </w:numPr>
        <w:spacing w:before="120" w:after="120"/>
      </w:pPr>
      <w:r w:rsidRPr="00BB7D0F">
        <w:t>Ainda na etapa de mobilização,</w:t>
      </w:r>
      <w:r w:rsidR="005F16B7" w:rsidRPr="00BB7D0F">
        <w:t xml:space="preserve"> serão realizadas visitas </w:t>
      </w:r>
      <w:r w:rsidRPr="00BB7D0F">
        <w:t xml:space="preserve">aos pontos estratégicos da bacia em questão e </w:t>
      </w:r>
      <w:r w:rsidR="005F16B7" w:rsidRPr="00BB7D0F">
        <w:t xml:space="preserve">realizadas reuniões com os produtores rurais, </w:t>
      </w:r>
      <w:r w:rsidR="009B1D82">
        <w:t>visando</w:t>
      </w:r>
      <w:r w:rsidR="005F16B7" w:rsidRPr="00BB7D0F">
        <w:t xml:space="preserve"> demonstrar a</w:t>
      </w:r>
      <w:r w:rsidR="00BB7D0F" w:rsidRPr="00BB7D0F">
        <w:t>s</w:t>
      </w:r>
      <w:r w:rsidR="005F16B7" w:rsidRPr="00BB7D0F">
        <w:t xml:space="preserve"> </w:t>
      </w:r>
      <w:r w:rsidR="005F16B7" w:rsidRPr="00BB7D0F">
        <w:lastRenderedPageBreak/>
        <w:t>necessidade</w:t>
      </w:r>
      <w:r w:rsidR="00BB7D0F" w:rsidRPr="00BB7D0F">
        <w:t>s</w:t>
      </w:r>
      <w:r w:rsidR="005F16B7" w:rsidRPr="00BB7D0F">
        <w:t xml:space="preserve"> d</w:t>
      </w:r>
      <w:r w:rsidR="00BB7D0F" w:rsidRPr="00BB7D0F">
        <w:t>e</w:t>
      </w:r>
      <w:r w:rsidR="005F16B7" w:rsidRPr="00BB7D0F">
        <w:t xml:space="preserve"> intervenção e os benefícios com a implantação das ações que serão propostas </w:t>
      </w:r>
      <w:r w:rsidR="00BB7D0F" w:rsidRPr="00BB7D0F">
        <w:t xml:space="preserve">no </w:t>
      </w:r>
      <w:r w:rsidR="00F66982">
        <w:t>projeto</w:t>
      </w:r>
      <w:r w:rsidR="005F16B7" w:rsidRPr="00BB7D0F">
        <w:t>, além de esclarecer e informar a dinâmica</w:t>
      </w:r>
      <w:r w:rsidR="00F66982">
        <w:t xml:space="preserve"> e objetivos</w:t>
      </w:r>
      <w:r w:rsidR="005F16B7" w:rsidRPr="00BB7D0F">
        <w:t xml:space="preserve"> dos</w:t>
      </w:r>
      <w:r w:rsidR="009B1D82">
        <w:t xml:space="preserve"> trabalhos</w:t>
      </w:r>
      <w:r w:rsidR="005F16B7" w:rsidRPr="00BB7D0F">
        <w:t xml:space="preserve"> que ser</w:t>
      </w:r>
      <w:r w:rsidR="00615C8E">
        <w:t>ão</w:t>
      </w:r>
      <w:r w:rsidR="005F16B7" w:rsidRPr="00BB7D0F">
        <w:t xml:space="preserve"> desenvolvidos na propriedade.</w:t>
      </w:r>
    </w:p>
    <w:p w14:paraId="55823CC5" w14:textId="14DE33D8" w:rsidR="0041114A" w:rsidRDefault="00C1728D" w:rsidP="00C1728D">
      <w:pPr>
        <w:pStyle w:val="Commarcadores2"/>
        <w:tabs>
          <w:tab w:val="clear" w:pos="9356"/>
          <w:tab w:val="right" w:leader="dot" w:pos="142"/>
        </w:tabs>
        <w:spacing w:line="360" w:lineRule="auto"/>
        <w:ind w:left="0" w:firstLine="0"/>
      </w:pPr>
      <w:r>
        <w:t xml:space="preserve">    </w:t>
      </w:r>
      <w:r w:rsidR="0041114A">
        <w:t>Levantamento Preliminar dos Dados das Propriedades</w:t>
      </w:r>
    </w:p>
    <w:p w14:paraId="6EC288F2" w14:textId="4691BDF0" w:rsidR="005F16B7" w:rsidRDefault="005F16B7" w:rsidP="00944C8F">
      <w:pPr>
        <w:pStyle w:val="commarcadores"/>
        <w:numPr>
          <w:ilvl w:val="0"/>
          <w:numId w:val="0"/>
        </w:numPr>
        <w:spacing w:before="120" w:after="120"/>
      </w:pPr>
      <w:r>
        <w:t xml:space="preserve">A caracterização da bacia em questão irá subsidiar o planejamento do trabalho de campo e identificação das áreas prioritárias para intervenção com </w:t>
      </w:r>
      <w:r w:rsidR="009B1D82">
        <w:t xml:space="preserve">as </w:t>
      </w:r>
      <w:r>
        <w:t>práticas de conservação do solo</w:t>
      </w:r>
      <w:r w:rsidR="00C42E04">
        <w:t xml:space="preserve"> e água</w:t>
      </w:r>
      <w:r>
        <w:t>, pois, mesmo que</w:t>
      </w:r>
      <w:r w:rsidR="007A1DAD">
        <w:t xml:space="preserve"> de</w:t>
      </w:r>
      <w:r>
        <w:t xml:space="preserve"> forma preliminar, será possível identificar as principais feições de relevo, ter um conhecimento prévio da rede hidrográfica</w:t>
      </w:r>
      <w:r w:rsidR="00AD5B8B">
        <w:t xml:space="preserve"> e</w:t>
      </w:r>
      <w:r>
        <w:t xml:space="preserve"> uma</w:t>
      </w:r>
      <w:r w:rsidRPr="002903CF">
        <w:t xml:space="preserve"> visão macro do estágio de degradação </w:t>
      </w:r>
      <w:r>
        <w:t>ambiental da região.</w:t>
      </w:r>
    </w:p>
    <w:p w14:paraId="78452EBB" w14:textId="227B818A" w:rsidR="0041114A" w:rsidRDefault="00FB18D7" w:rsidP="00584136">
      <w:pPr>
        <w:pStyle w:val="Ttulo3"/>
      </w:pPr>
      <w:bookmarkStart w:id="38" w:name="_Toc76032203"/>
      <w:r>
        <w:t xml:space="preserve">Etapa 2 </w:t>
      </w:r>
      <w:r w:rsidR="0094253A">
        <w:t>–</w:t>
      </w:r>
      <w:r w:rsidR="00E015F1">
        <w:t xml:space="preserve"> </w:t>
      </w:r>
      <w:r w:rsidR="00B15266" w:rsidRPr="00B15266">
        <w:t>Cadastr</w:t>
      </w:r>
      <w:r w:rsidR="0094253A">
        <w:t>o</w:t>
      </w:r>
      <w:r w:rsidR="007367AB">
        <w:t xml:space="preserve"> das</w:t>
      </w:r>
      <w:r w:rsidR="00B15266">
        <w:t xml:space="preserve"> Propriedade</w:t>
      </w:r>
      <w:r w:rsidR="007367AB">
        <w:t>s</w:t>
      </w:r>
      <w:r w:rsidR="00B15266">
        <w:t xml:space="preserve"> Rura</w:t>
      </w:r>
      <w:r w:rsidR="007367AB">
        <w:t>is</w:t>
      </w:r>
      <w:bookmarkEnd w:id="38"/>
    </w:p>
    <w:p w14:paraId="3FE7EDEB" w14:textId="08BDF33B" w:rsidR="0041114A" w:rsidRDefault="0041114A" w:rsidP="004D03AE">
      <w:pPr>
        <w:pStyle w:val="Commarcadores2"/>
        <w:spacing w:line="276" w:lineRule="auto"/>
        <w:ind w:left="0" w:firstLine="0"/>
      </w:pPr>
      <w:r>
        <w:t>Cadastro das Propriedades</w:t>
      </w:r>
      <w:r w:rsidR="00F32EAE">
        <w:t xml:space="preserve"> Rurais</w:t>
      </w:r>
      <w:r w:rsidR="00936DE8">
        <w:t xml:space="preserve"> em Campo</w:t>
      </w:r>
    </w:p>
    <w:p w14:paraId="756035D9" w14:textId="7A28CAB7" w:rsidR="002E3461" w:rsidRDefault="00936DE8" w:rsidP="004D03AE">
      <w:pPr>
        <w:pStyle w:val="commarcadores"/>
        <w:numPr>
          <w:ilvl w:val="0"/>
          <w:numId w:val="0"/>
        </w:numPr>
        <w:spacing w:before="120" w:after="120"/>
      </w:pPr>
      <w:r>
        <w:t xml:space="preserve">De posse dos dados obtidos na Etapa 1, </w:t>
      </w:r>
      <w:r w:rsidR="002E3461">
        <w:t>serão executados os cadastros das propriedade</w:t>
      </w:r>
      <w:r w:rsidR="00090EBF">
        <w:t>s</w:t>
      </w:r>
      <w:r w:rsidR="002E3461">
        <w:t xml:space="preserve"> </w:t>
      </w:r>
      <w:r w:rsidR="00F32EAE">
        <w:t xml:space="preserve">rurais </w:t>
      </w:r>
      <w:r w:rsidR="002E3461">
        <w:t xml:space="preserve">em campo, objetivando os </w:t>
      </w:r>
      <w:r w:rsidR="002E3461" w:rsidRPr="002C6B2E">
        <w:t xml:space="preserve">levantamentos </w:t>
      </w:r>
      <w:r w:rsidR="002E3461">
        <w:t xml:space="preserve">das feições geomorfológicas que necessitem de intervenções com vistas à recuperação hidroambiental da bacia e com foco no controle de processos erosivos. </w:t>
      </w:r>
    </w:p>
    <w:p w14:paraId="2EA94944" w14:textId="055BBFB2" w:rsidR="002C3BA7" w:rsidRDefault="00C634B2" w:rsidP="002C3BA7">
      <w:pPr>
        <w:pStyle w:val="commarcadores"/>
        <w:numPr>
          <w:ilvl w:val="0"/>
          <w:numId w:val="0"/>
        </w:numPr>
        <w:spacing w:before="120" w:after="120"/>
      </w:pPr>
      <w:r w:rsidRPr="00F822CC">
        <w:t xml:space="preserve">Para </w:t>
      </w:r>
      <w:r w:rsidR="002C3BA7" w:rsidRPr="00F822CC">
        <w:t xml:space="preserve">a coleta de dados em campo e </w:t>
      </w:r>
      <w:r w:rsidRPr="00F822CC">
        <w:t xml:space="preserve">cadastro </w:t>
      </w:r>
      <w:r w:rsidR="002C3BA7" w:rsidRPr="00F822CC">
        <w:t>das intervenções será utilizado o aplicativo de celular Formulário Inteligente</w:t>
      </w:r>
      <w:r w:rsidR="00F822CC" w:rsidRPr="00F822CC">
        <w:t xml:space="preserve"> (</w:t>
      </w:r>
      <w:r w:rsidR="006D0184" w:rsidRPr="006D0184">
        <w:rPr>
          <w:b/>
          <w:bCs/>
          <w:szCs w:val="24"/>
        </w:rPr>
        <w:fldChar w:fldCharType="begin"/>
      </w:r>
      <w:r w:rsidR="006D0184" w:rsidRPr="006D0184">
        <w:rPr>
          <w:b/>
          <w:bCs/>
          <w:szCs w:val="24"/>
        </w:rPr>
        <w:instrText xml:space="preserve"> REF _Ref76031343 \h  \* MERGEFORMAT </w:instrText>
      </w:r>
      <w:r w:rsidR="006D0184" w:rsidRPr="006D0184">
        <w:rPr>
          <w:b/>
          <w:bCs/>
          <w:szCs w:val="24"/>
        </w:rPr>
      </w:r>
      <w:r w:rsidR="006D0184" w:rsidRPr="006D0184">
        <w:rPr>
          <w:b/>
          <w:bCs/>
          <w:szCs w:val="24"/>
        </w:rPr>
        <w:fldChar w:fldCharType="separate"/>
      </w:r>
      <w:r w:rsidR="006D0E92" w:rsidRPr="006D0E92">
        <w:rPr>
          <w:b/>
          <w:bCs/>
          <w:szCs w:val="24"/>
        </w:rPr>
        <w:t>Figura 3.1</w:t>
      </w:r>
      <w:r w:rsidR="006D0184" w:rsidRPr="006D0184">
        <w:rPr>
          <w:b/>
          <w:bCs/>
          <w:szCs w:val="24"/>
        </w:rPr>
        <w:fldChar w:fldCharType="end"/>
      </w:r>
      <w:r w:rsidR="00F822CC" w:rsidRPr="00F822CC">
        <w:t>)</w:t>
      </w:r>
      <w:r w:rsidR="002C3BA7" w:rsidRPr="00F822CC">
        <w:t xml:space="preserve">, acompanhado do GPS </w:t>
      </w:r>
      <w:proofErr w:type="spellStart"/>
      <w:r w:rsidR="002C3BA7" w:rsidRPr="00F822CC">
        <w:t>Ga</w:t>
      </w:r>
      <w:r w:rsidR="00F822CC" w:rsidRPr="00F822CC">
        <w:t>r</w:t>
      </w:r>
      <w:r w:rsidR="002C3BA7" w:rsidRPr="00F822CC">
        <w:t>min</w:t>
      </w:r>
      <w:proofErr w:type="spellEnd"/>
      <w:r w:rsidR="002C3BA7" w:rsidRPr="00F822CC">
        <w:t xml:space="preserve"> </w:t>
      </w:r>
      <w:proofErr w:type="spellStart"/>
      <w:r w:rsidR="002C3BA7" w:rsidRPr="00F822CC">
        <w:t>Glo</w:t>
      </w:r>
      <w:proofErr w:type="spellEnd"/>
      <w:r w:rsidR="002C3BA7" w:rsidRPr="00F822CC">
        <w:t xml:space="preserve"> 2 (</w:t>
      </w:r>
      <w:r w:rsidR="002C3BA7" w:rsidRPr="00F822CC">
        <w:rPr>
          <w:i/>
          <w:iCs/>
        </w:rPr>
        <w:t>Bluetooth</w:t>
      </w:r>
      <w:r w:rsidR="002C3BA7" w:rsidRPr="00F822CC">
        <w:t>)</w:t>
      </w:r>
      <w:r w:rsidR="00F822CC">
        <w:t>. O referido formulário foi consolidado com base n</w:t>
      </w:r>
      <w:r w:rsidR="00F822CC" w:rsidRPr="00F822CC">
        <w:t>a</w:t>
      </w:r>
      <w:r w:rsidR="002C3BA7" w:rsidRPr="00F822CC">
        <w:t>s informações da ficha de cadastro por propriedade</w:t>
      </w:r>
      <w:r w:rsidR="00F822CC">
        <w:t>,</w:t>
      </w:r>
      <w:r w:rsidR="002C3BA7" w:rsidRPr="00F822CC">
        <w:t xml:space="preserve"> apresentada no </w:t>
      </w:r>
      <w:r w:rsidR="002C3BA7" w:rsidRPr="00F822CC">
        <w:rPr>
          <w:b/>
          <w:bCs/>
        </w:rPr>
        <w:t>Anexo I</w:t>
      </w:r>
      <w:r w:rsidR="00F822CC">
        <w:rPr>
          <w:b/>
          <w:bCs/>
        </w:rPr>
        <w:t xml:space="preserve">, </w:t>
      </w:r>
      <w:r w:rsidR="00F822CC">
        <w:t>permitindo r</w:t>
      </w:r>
      <w:r w:rsidR="002C3BA7" w:rsidRPr="00F822CC">
        <w:t>egistrar as visitas na propriedade, os dados básicos da propriedade e do proprietário, a caracterização ambiental, bem como alocação das propostas de intervenções ambientais, com os devidos registros fotográficos e georreferenciamento.</w:t>
      </w:r>
    </w:p>
    <w:p w14:paraId="5D4AE33B" w14:textId="77777777" w:rsidR="00F822CC" w:rsidRDefault="00F822CC" w:rsidP="00F822CC">
      <w:pPr>
        <w:pStyle w:val="commarcadores"/>
        <w:numPr>
          <w:ilvl w:val="0"/>
          <w:numId w:val="0"/>
        </w:numPr>
        <w:spacing w:before="120" w:after="120"/>
      </w:pPr>
      <w:r w:rsidRPr="00C634B2">
        <w:t>O levantamento</w:t>
      </w:r>
      <w:r>
        <w:t xml:space="preserve"> das intervenções/ações</w:t>
      </w:r>
      <w:r w:rsidRPr="00C634B2">
        <w:t xml:space="preserve"> e cadastramento da propriedade rural será realizado com a autorização ou presença do proprietário</w:t>
      </w:r>
      <w:r>
        <w:t xml:space="preserve"> ou ocupante</w:t>
      </w:r>
      <w:r w:rsidRPr="00C634B2">
        <w:t xml:space="preserve"> do imóvel, procurando identificar as áreas degradadas e com necessidade real de intervenção.</w:t>
      </w:r>
      <w:r>
        <w:t xml:space="preserve"> Caso haja restrição e/ou impossibilidade de acesso na propriedade, após três tentativas de visita do técnico de campo, estas serão registradas no formulário inteligente com a devida observação, contudo, nestes casos, as intervenções/ações serão levantadas em escritório por imagem digital e georreferenciadas. </w:t>
      </w:r>
    </w:p>
    <w:p w14:paraId="683F06BE" w14:textId="77777777" w:rsidR="007E7E40" w:rsidRDefault="00F822CC" w:rsidP="007E7E40">
      <w:pPr>
        <w:pStyle w:val="commarcadores"/>
        <w:keepNext/>
        <w:numPr>
          <w:ilvl w:val="0"/>
          <w:numId w:val="0"/>
        </w:numPr>
        <w:spacing w:before="120" w:after="0" w:line="240" w:lineRule="auto"/>
        <w:jc w:val="center"/>
      </w:pPr>
      <w:r w:rsidRPr="00F822CC">
        <w:rPr>
          <w:noProof/>
          <w:color w:val="FF0000"/>
        </w:rPr>
        <w:lastRenderedPageBreak/>
        <w:drawing>
          <wp:inline distT="0" distB="0" distL="0" distR="0" wp14:anchorId="099D9282" wp14:editId="67FACD60">
            <wp:extent cx="2667643" cy="4548249"/>
            <wp:effectExtent l="0" t="0" r="0" b="5080"/>
            <wp:docPr id="21" name="Imagem 10">
              <a:extLst xmlns:a="http://schemas.openxmlformats.org/drawingml/2006/main">
                <a:ext uri="{FF2B5EF4-FFF2-40B4-BE49-F238E27FC236}">
                  <a16:creationId xmlns:a16="http://schemas.microsoft.com/office/drawing/2014/main" id="{FF26ED8C-09BF-4BFA-834E-4BDF3D124B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0">
                      <a:extLst>
                        <a:ext uri="{FF2B5EF4-FFF2-40B4-BE49-F238E27FC236}">
                          <a16:creationId xmlns:a16="http://schemas.microsoft.com/office/drawing/2014/main" id="{FF26ED8C-09BF-4BFA-834E-4BDF3D124B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81214" cy="457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64117" w14:textId="705C348B" w:rsidR="002C3BA7" w:rsidRPr="007E7E40" w:rsidRDefault="007E7E40" w:rsidP="007E7E40">
      <w:pPr>
        <w:spacing w:before="0" w:line="240" w:lineRule="auto"/>
        <w:jc w:val="center"/>
        <w:rPr>
          <w:sz w:val="20"/>
          <w:szCs w:val="18"/>
        </w:rPr>
      </w:pPr>
      <w:bookmarkStart w:id="39" w:name="_Ref76031343"/>
      <w:bookmarkStart w:id="40" w:name="_Toc76032220"/>
      <w:r w:rsidRPr="007E7E40">
        <w:rPr>
          <w:sz w:val="20"/>
          <w:szCs w:val="18"/>
        </w:rPr>
        <w:t xml:space="preserve">Figura </w:t>
      </w:r>
      <w:r w:rsidR="006D0184">
        <w:rPr>
          <w:sz w:val="20"/>
          <w:szCs w:val="18"/>
        </w:rPr>
        <w:fldChar w:fldCharType="begin"/>
      </w:r>
      <w:r w:rsidR="006D0184">
        <w:rPr>
          <w:sz w:val="20"/>
          <w:szCs w:val="18"/>
        </w:rPr>
        <w:instrText xml:space="preserve"> STYLEREF 1 \s </w:instrText>
      </w:r>
      <w:r w:rsidR="006D0184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 w:rsidR="006D0184">
        <w:rPr>
          <w:sz w:val="20"/>
          <w:szCs w:val="18"/>
        </w:rPr>
        <w:fldChar w:fldCharType="end"/>
      </w:r>
      <w:r w:rsidR="006D0184">
        <w:rPr>
          <w:sz w:val="20"/>
          <w:szCs w:val="18"/>
        </w:rPr>
        <w:t>.</w:t>
      </w:r>
      <w:r w:rsidR="006D0184">
        <w:rPr>
          <w:sz w:val="20"/>
          <w:szCs w:val="18"/>
        </w:rPr>
        <w:fldChar w:fldCharType="begin"/>
      </w:r>
      <w:r w:rsidR="006D0184">
        <w:rPr>
          <w:sz w:val="20"/>
          <w:szCs w:val="18"/>
        </w:rPr>
        <w:instrText xml:space="preserve"> SEQ Figura \* ARABIC \s 1 </w:instrText>
      </w:r>
      <w:r w:rsidR="006D0184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1</w:t>
      </w:r>
      <w:r w:rsidR="006D0184">
        <w:rPr>
          <w:sz w:val="20"/>
          <w:szCs w:val="18"/>
        </w:rPr>
        <w:fldChar w:fldCharType="end"/>
      </w:r>
      <w:bookmarkEnd w:id="39"/>
      <w:r w:rsidRPr="007E7E40">
        <w:rPr>
          <w:sz w:val="20"/>
          <w:szCs w:val="18"/>
        </w:rPr>
        <w:t xml:space="preserve"> - </w:t>
      </w:r>
      <w:r w:rsidR="00F822CC" w:rsidRPr="007E7E40">
        <w:rPr>
          <w:sz w:val="20"/>
          <w:szCs w:val="18"/>
        </w:rPr>
        <w:t>Cadastr</w:t>
      </w:r>
      <w:r w:rsidR="00E015F1" w:rsidRPr="007E7E40">
        <w:rPr>
          <w:sz w:val="20"/>
          <w:szCs w:val="18"/>
        </w:rPr>
        <w:t xml:space="preserve">o </w:t>
      </w:r>
      <w:r w:rsidR="00F822CC" w:rsidRPr="007E7E40">
        <w:rPr>
          <w:sz w:val="20"/>
          <w:szCs w:val="18"/>
        </w:rPr>
        <w:t xml:space="preserve">com </w:t>
      </w:r>
      <w:r w:rsidR="006D0184">
        <w:rPr>
          <w:sz w:val="20"/>
          <w:szCs w:val="18"/>
        </w:rPr>
        <w:t>A</w:t>
      </w:r>
      <w:r w:rsidR="00F822CC" w:rsidRPr="007E7E40">
        <w:rPr>
          <w:sz w:val="20"/>
          <w:szCs w:val="18"/>
        </w:rPr>
        <w:t>plicativo</w:t>
      </w:r>
      <w:r w:rsidR="00C351A8" w:rsidRPr="007E7E40">
        <w:rPr>
          <w:sz w:val="20"/>
          <w:szCs w:val="18"/>
        </w:rPr>
        <w:t xml:space="preserve"> de</w:t>
      </w:r>
      <w:r w:rsidR="00E015F1" w:rsidRPr="007E7E40">
        <w:rPr>
          <w:sz w:val="20"/>
          <w:szCs w:val="18"/>
        </w:rPr>
        <w:t xml:space="preserve"> </w:t>
      </w:r>
      <w:r w:rsidR="006D0184">
        <w:rPr>
          <w:sz w:val="20"/>
          <w:szCs w:val="18"/>
        </w:rPr>
        <w:t>C</w:t>
      </w:r>
      <w:r w:rsidR="00E015F1" w:rsidRPr="007E7E40">
        <w:rPr>
          <w:sz w:val="20"/>
          <w:szCs w:val="18"/>
        </w:rPr>
        <w:t>elular</w:t>
      </w:r>
      <w:r w:rsidR="00F822CC" w:rsidRPr="007E7E40">
        <w:rPr>
          <w:sz w:val="20"/>
          <w:szCs w:val="18"/>
        </w:rPr>
        <w:t xml:space="preserve"> Formulário Inteligente</w:t>
      </w:r>
      <w:bookmarkEnd w:id="40"/>
    </w:p>
    <w:p w14:paraId="03D33D4E" w14:textId="247BE2EC" w:rsidR="0041114A" w:rsidRDefault="0041114A" w:rsidP="00E015F1">
      <w:pPr>
        <w:pStyle w:val="Commarcadores2"/>
        <w:spacing w:line="276" w:lineRule="auto"/>
        <w:ind w:left="0" w:firstLine="0"/>
      </w:pPr>
      <w:r>
        <w:t>Indicação das Intervenções</w:t>
      </w:r>
    </w:p>
    <w:p w14:paraId="759AC058" w14:textId="6EAF83B0" w:rsidR="00A45221" w:rsidRDefault="0D2422A7" w:rsidP="00E015F1">
      <w:pPr>
        <w:pStyle w:val="commarcadores"/>
        <w:numPr>
          <w:ilvl w:val="0"/>
          <w:numId w:val="0"/>
        </w:numPr>
        <w:tabs>
          <w:tab w:val="clear" w:pos="510"/>
        </w:tabs>
        <w:spacing w:before="120" w:after="120"/>
      </w:pPr>
      <w:r>
        <w:t>As intervenções/ações serão identificadas n</w:t>
      </w:r>
      <w:r w:rsidR="00E015F1">
        <w:t>o cadastro realizado no aplicativo Formulário Inteligente</w:t>
      </w:r>
      <w:r>
        <w:t>, locadas no campo, georreferenciadas</w:t>
      </w:r>
      <w:r w:rsidR="36A7E54E">
        <w:t xml:space="preserve"> com GPS </w:t>
      </w:r>
      <w:proofErr w:type="spellStart"/>
      <w:r w:rsidR="00E015F1">
        <w:t>Garmin</w:t>
      </w:r>
      <w:proofErr w:type="spellEnd"/>
      <w:r w:rsidR="00E015F1">
        <w:t xml:space="preserve"> </w:t>
      </w:r>
      <w:proofErr w:type="spellStart"/>
      <w:r w:rsidR="00E015F1">
        <w:t>Glo</w:t>
      </w:r>
      <w:proofErr w:type="spellEnd"/>
      <w:r w:rsidR="00E015F1">
        <w:t xml:space="preserve"> 2 (</w:t>
      </w:r>
      <w:r w:rsidR="00E015F1" w:rsidRPr="00E015F1">
        <w:rPr>
          <w:i/>
          <w:iCs/>
        </w:rPr>
        <w:t>Bluetooth</w:t>
      </w:r>
      <w:r w:rsidR="00E015F1">
        <w:t xml:space="preserve">) </w:t>
      </w:r>
      <w:r>
        <w:t>e, posteriormente, plotadas em mapa(s) específico(s).</w:t>
      </w:r>
      <w:r w:rsidR="597531D9">
        <w:t> </w:t>
      </w:r>
      <w:r w:rsidR="119405D1">
        <w:t>Dentre as intervenções e estruturas a serem implantadas</w:t>
      </w:r>
      <w:r w:rsidR="6EAFC918">
        <w:t>,</w:t>
      </w:r>
      <w:r w:rsidR="119405D1">
        <w:t xml:space="preserve"> objetivando a recuperação hidroambiental</w:t>
      </w:r>
      <w:r w:rsidR="60E2FB26">
        <w:t xml:space="preserve"> da área</w:t>
      </w:r>
      <w:r w:rsidR="119405D1">
        <w:t xml:space="preserve">, estão: cercamentos, </w:t>
      </w:r>
      <w:proofErr w:type="spellStart"/>
      <w:r w:rsidR="119405D1">
        <w:t>terraceamentos</w:t>
      </w:r>
      <w:proofErr w:type="spellEnd"/>
      <w:r w:rsidR="119405D1">
        <w:t xml:space="preserve"> em nível, bacias de captação de enxurradas, readequação de estradas vicinais, recuperação de voçorocas, etc.</w:t>
      </w:r>
      <w:r w:rsidR="09E9BAE8">
        <w:t>,</w:t>
      </w:r>
      <w:r w:rsidR="119405D1">
        <w:t xml:space="preserve"> e outras intervenções que se fizerem necessárias. </w:t>
      </w:r>
    </w:p>
    <w:p w14:paraId="7182B69B" w14:textId="370AE7B1" w:rsidR="00615C8E" w:rsidRDefault="69F3918C" w:rsidP="00E015F1">
      <w:pPr>
        <w:pStyle w:val="commarcadores"/>
        <w:numPr>
          <w:ilvl w:val="0"/>
          <w:numId w:val="0"/>
        </w:numPr>
        <w:tabs>
          <w:tab w:val="clear" w:pos="510"/>
        </w:tabs>
        <w:spacing w:before="120" w:after="120"/>
      </w:pPr>
      <w:r>
        <w:t xml:space="preserve">No ato do cadastro de intervenções, </w:t>
      </w:r>
      <w:r w:rsidR="119405D1">
        <w:t>será</w:t>
      </w:r>
      <w:r>
        <w:t xml:space="preserve"> avalia</w:t>
      </w:r>
      <w:r w:rsidR="119405D1">
        <w:t>do</w:t>
      </w:r>
      <w:r>
        <w:t xml:space="preserve"> se o local possui acesso às </w:t>
      </w:r>
      <w:r w:rsidR="405146EA">
        <w:t>máquinas</w:t>
      </w:r>
      <w:r>
        <w:t xml:space="preserve"> para execução dos serviços. Em casos de áreas com vegetação de porte arbóreo, </w:t>
      </w:r>
      <w:r w:rsidR="119405D1">
        <w:t>também será avaliada a</w:t>
      </w:r>
      <w:r>
        <w:t xml:space="preserve"> viabilidade das intervenções sem supressão da vegetação com rendimento lenhoso. </w:t>
      </w:r>
    </w:p>
    <w:p w14:paraId="459F50C3" w14:textId="7D69E68B" w:rsidR="00A45221" w:rsidRDefault="00615C8E" w:rsidP="00E015F1">
      <w:pPr>
        <w:pStyle w:val="commarcadores"/>
        <w:numPr>
          <w:ilvl w:val="0"/>
          <w:numId w:val="0"/>
        </w:numPr>
        <w:tabs>
          <w:tab w:val="clear" w:pos="510"/>
        </w:tabs>
        <w:spacing w:before="120" w:after="120"/>
      </w:pPr>
      <w:r>
        <w:t xml:space="preserve">Nos casos em que as intervenções propostas </w:t>
      </w:r>
      <w:r w:rsidR="007A1DAD">
        <w:t xml:space="preserve">venham a causar </w:t>
      </w:r>
      <w:r>
        <w:t xml:space="preserve">restrições de acesso à água por parte dos produtores, </w:t>
      </w:r>
      <w:r w:rsidR="00EF6071">
        <w:t>serão</w:t>
      </w:r>
      <w:r>
        <w:t xml:space="preserve"> apresenta</w:t>
      </w:r>
      <w:r w:rsidR="00EF6071">
        <w:t>das</w:t>
      </w:r>
      <w:r>
        <w:t xml:space="preserve"> soluç</w:t>
      </w:r>
      <w:r w:rsidR="00EF6071">
        <w:t>ões</w:t>
      </w:r>
      <w:r>
        <w:t xml:space="preserve"> para viabilizar </w:t>
      </w:r>
      <w:r w:rsidR="009700B7">
        <w:t>esse</w:t>
      </w:r>
      <w:r>
        <w:t xml:space="preserve"> acesso, tais </w:t>
      </w:r>
      <w:r>
        <w:lastRenderedPageBreak/>
        <w:t>como aguadas. A solução proposta</w:t>
      </w:r>
      <w:r w:rsidR="009700B7">
        <w:t xml:space="preserve"> para viabilizar o acesso</w:t>
      </w:r>
      <w:r>
        <w:t xml:space="preserve"> e o custo de implantação </w:t>
      </w:r>
      <w:r w:rsidR="007A1DAD">
        <w:t>serão</w:t>
      </w:r>
      <w:r>
        <w:t xml:space="preserve"> </w:t>
      </w:r>
      <w:r w:rsidR="007A1DAD">
        <w:t xml:space="preserve">apresentados </w:t>
      </w:r>
      <w:r w:rsidR="00EF6071">
        <w:t xml:space="preserve">à </w:t>
      </w:r>
      <w:r>
        <w:t xml:space="preserve">fiscalização </w:t>
      </w:r>
      <w:r w:rsidR="00EF6071">
        <w:t>da Codevasf</w:t>
      </w:r>
      <w:r w:rsidR="009700B7">
        <w:t>, na minuta do projeto de engenharia,</w:t>
      </w:r>
      <w:r w:rsidR="00EF6071">
        <w:t xml:space="preserve"> </w:t>
      </w:r>
      <w:r>
        <w:t>para avaliação da viabilidade de implantação.</w:t>
      </w:r>
    </w:p>
    <w:p w14:paraId="0F56C668" w14:textId="2D4FDC87" w:rsidR="00615C8E" w:rsidRDefault="00615C8E" w:rsidP="00E015F1">
      <w:pPr>
        <w:pStyle w:val="commarcadores"/>
        <w:numPr>
          <w:ilvl w:val="0"/>
          <w:numId w:val="0"/>
        </w:numPr>
        <w:tabs>
          <w:tab w:val="clear" w:pos="510"/>
        </w:tabs>
        <w:spacing w:before="120" w:after="120"/>
        <w:rPr>
          <w:b/>
          <w:bCs/>
        </w:rPr>
      </w:pPr>
      <w:r>
        <w:t xml:space="preserve">Definidas as intervenções na propriedade rural, </w:t>
      </w:r>
      <w:r w:rsidR="009E04A2">
        <w:t>será formalizada,</w:t>
      </w:r>
      <w:r>
        <w:t xml:space="preserve"> junto ao proprietário, </w:t>
      </w:r>
      <w:r w:rsidR="00EF6071">
        <w:t>a</w:t>
      </w:r>
      <w:r>
        <w:t xml:space="preserve"> autorizaç</w:t>
      </w:r>
      <w:r w:rsidR="00EF6071">
        <w:t>ão</w:t>
      </w:r>
      <w:r>
        <w:t xml:space="preserve"> para intervenção em sua propriedade</w:t>
      </w:r>
      <w:r w:rsidR="00EF6071">
        <w:t xml:space="preserve">, </w:t>
      </w:r>
      <w:r w:rsidR="00EF6071" w:rsidRPr="007367AB">
        <w:t xml:space="preserve">conforme </w:t>
      </w:r>
      <w:r w:rsidR="0087370B" w:rsidRPr="007367AB">
        <w:t>modelo do</w:t>
      </w:r>
      <w:r w:rsidR="00EF6071" w:rsidRPr="007367AB">
        <w:t xml:space="preserve"> termo de anuência sugerido pela </w:t>
      </w:r>
      <w:proofErr w:type="spellStart"/>
      <w:r w:rsidR="00EF6071" w:rsidRPr="007367AB">
        <w:t>Codevasf</w:t>
      </w:r>
      <w:proofErr w:type="spellEnd"/>
      <w:r w:rsidR="007367AB" w:rsidRPr="007367AB">
        <w:t xml:space="preserve"> </w:t>
      </w:r>
      <w:r w:rsidR="007367AB" w:rsidRPr="00741180">
        <w:rPr>
          <w:b/>
          <w:bCs/>
        </w:rPr>
        <w:t>(Anexo II)</w:t>
      </w:r>
      <w:r w:rsidRPr="00741180">
        <w:rPr>
          <w:b/>
          <w:bCs/>
        </w:rPr>
        <w:t>.</w:t>
      </w:r>
    </w:p>
    <w:p w14:paraId="6C73FC32" w14:textId="5B3A1EC3" w:rsidR="0041114A" w:rsidRDefault="00FB18D7" w:rsidP="00584136">
      <w:pPr>
        <w:pStyle w:val="Ttulo3"/>
      </w:pPr>
      <w:bookmarkStart w:id="41" w:name="_Toc76032204"/>
      <w:r>
        <w:t>Etapa 3 –</w:t>
      </w:r>
      <w:r w:rsidR="007367AB">
        <w:t xml:space="preserve"> </w:t>
      </w:r>
      <w:r w:rsidR="00B15266" w:rsidRPr="00B15266">
        <w:t>Projetos de Engenharia</w:t>
      </w:r>
      <w:bookmarkEnd w:id="41"/>
    </w:p>
    <w:p w14:paraId="0DC6696B" w14:textId="76C803CA" w:rsidR="0041114A" w:rsidRDefault="0041114A" w:rsidP="004027BF">
      <w:pPr>
        <w:pStyle w:val="Commarcadores2"/>
        <w:spacing w:line="276" w:lineRule="auto"/>
        <w:ind w:left="0" w:firstLine="0"/>
      </w:pPr>
      <w:r w:rsidRPr="0041114A">
        <w:t>Minuta do Projeto de Engenharia</w:t>
      </w:r>
    </w:p>
    <w:p w14:paraId="6F583060" w14:textId="04251547" w:rsidR="00426651" w:rsidRDefault="33A5DB36" w:rsidP="00584136">
      <w:pPr>
        <w:pStyle w:val="commarcadores"/>
        <w:numPr>
          <w:ilvl w:val="0"/>
          <w:numId w:val="0"/>
        </w:numPr>
        <w:spacing w:before="120" w:after="120"/>
      </w:pPr>
      <w:r>
        <w:t>Ser</w:t>
      </w:r>
      <w:r w:rsidR="00A44606">
        <w:rPr>
          <w:spacing w:val="-1"/>
        </w:rPr>
        <w:t>ão</w:t>
      </w:r>
      <w:r w:rsidR="00A44606">
        <w:rPr>
          <w:spacing w:val="-16"/>
        </w:rPr>
        <w:t xml:space="preserve"> </w:t>
      </w:r>
      <w:r w:rsidR="00A44606">
        <w:rPr>
          <w:spacing w:val="-1"/>
        </w:rPr>
        <w:t>apresentadas</w:t>
      </w:r>
      <w:r w:rsidR="00A44606">
        <w:rPr>
          <w:spacing w:val="-14"/>
        </w:rPr>
        <w:t xml:space="preserve"> </w:t>
      </w:r>
      <w:r w:rsidR="00A44606">
        <w:rPr>
          <w:spacing w:val="-1"/>
        </w:rPr>
        <w:t>as</w:t>
      </w:r>
      <w:r w:rsidR="00A44606">
        <w:rPr>
          <w:spacing w:val="-13"/>
        </w:rPr>
        <w:t xml:space="preserve"> </w:t>
      </w:r>
      <w:r w:rsidR="00A44606">
        <w:rPr>
          <w:spacing w:val="-1"/>
        </w:rPr>
        <w:t>informações</w:t>
      </w:r>
      <w:r w:rsidR="00A44606">
        <w:rPr>
          <w:spacing w:val="-14"/>
        </w:rPr>
        <w:t xml:space="preserve"> </w:t>
      </w:r>
      <w:r w:rsidR="00A44606">
        <w:rPr>
          <w:spacing w:val="-1"/>
        </w:rPr>
        <w:t>técnicas</w:t>
      </w:r>
      <w:r w:rsidR="00A44606">
        <w:rPr>
          <w:spacing w:val="-14"/>
        </w:rPr>
        <w:t xml:space="preserve"> </w:t>
      </w:r>
      <w:r w:rsidR="00A44606">
        <w:rPr>
          <w:spacing w:val="-1"/>
        </w:rPr>
        <w:t>gerais</w:t>
      </w:r>
      <w:r w:rsidR="00A44606">
        <w:rPr>
          <w:spacing w:val="-14"/>
        </w:rPr>
        <w:t xml:space="preserve"> </w:t>
      </w:r>
      <w:r w:rsidR="00A44606">
        <w:rPr>
          <w:spacing w:val="-1"/>
        </w:rPr>
        <w:t>e</w:t>
      </w:r>
      <w:r w:rsidR="00A44606">
        <w:rPr>
          <w:spacing w:val="-12"/>
        </w:rPr>
        <w:t xml:space="preserve"> </w:t>
      </w:r>
      <w:r w:rsidR="00A44606">
        <w:rPr>
          <w:spacing w:val="-1"/>
        </w:rPr>
        <w:t>preliminares</w:t>
      </w:r>
      <w:r w:rsidR="00A44606">
        <w:rPr>
          <w:spacing w:val="-14"/>
        </w:rPr>
        <w:t xml:space="preserve"> </w:t>
      </w:r>
      <w:r w:rsidR="00A44606">
        <w:t>que</w:t>
      </w:r>
      <w:r w:rsidR="00A44606">
        <w:rPr>
          <w:spacing w:val="-16"/>
        </w:rPr>
        <w:t xml:space="preserve"> </w:t>
      </w:r>
      <w:r w:rsidR="00A44606">
        <w:t>serão</w:t>
      </w:r>
      <w:r w:rsidR="00A44606">
        <w:rPr>
          <w:spacing w:val="-12"/>
        </w:rPr>
        <w:t xml:space="preserve"> </w:t>
      </w:r>
      <w:r w:rsidR="00A44606">
        <w:t>contempladas</w:t>
      </w:r>
      <w:r w:rsidR="00A44606">
        <w:rPr>
          <w:spacing w:val="-64"/>
        </w:rPr>
        <w:t xml:space="preserve"> </w:t>
      </w:r>
      <w:r w:rsidR="00A44606">
        <w:t>no</w:t>
      </w:r>
      <w:r w:rsidR="00A44606">
        <w:rPr>
          <w:spacing w:val="-2"/>
        </w:rPr>
        <w:t xml:space="preserve"> </w:t>
      </w:r>
      <w:r w:rsidR="00A44606">
        <w:t>projeto</w:t>
      </w:r>
      <w:r w:rsidR="00A44606">
        <w:rPr>
          <w:spacing w:val="-2"/>
        </w:rPr>
        <w:t xml:space="preserve"> </w:t>
      </w:r>
      <w:r w:rsidR="00A44606">
        <w:t>de</w:t>
      </w:r>
      <w:r w:rsidR="00A44606">
        <w:rPr>
          <w:spacing w:val="-1"/>
        </w:rPr>
        <w:t xml:space="preserve"> </w:t>
      </w:r>
      <w:r w:rsidR="00A44606">
        <w:t>engenharia, para</w:t>
      </w:r>
      <w:r w:rsidR="00A44606">
        <w:rPr>
          <w:spacing w:val="-2"/>
        </w:rPr>
        <w:t xml:space="preserve"> </w:t>
      </w:r>
      <w:r w:rsidR="00A44606">
        <w:t>análise</w:t>
      </w:r>
      <w:r w:rsidR="00A44606">
        <w:rPr>
          <w:spacing w:val="-1"/>
        </w:rPr>
        <w:t xml:space="preserve"> </w:t>
      </w:r>
      <w:r w:rsidR="00A44606">
        <w:t>e</w:t>
      </w:r>
      <w:r w:rsidR="00A44606">
        <w:rPr>
          <w:spacing w:val="-2"/>
        </w:rPr>
        <w:t xml:space="preserve"> </w:t>
      </w:r>
      <w:r w:rsidR="00A44606">
        <w:t>aprovação</w:t>
      </w:r>
      <w:r w:rsidR="00A44606">
        <w:rPr>
          <w:spacing w:val="2"/>
        </w:rPr>
        <w:t xml:space="preserve"> </w:t>
      </w:r>
      <w:r w:rsidR="00A44606">
        <w:t>pela</w:t>
      </w:r>
      <w:r w:rsidR="00A44606">
        <w:rPr>
          <w:spacing w:val="-1"/>
        </w:rPr>
        <w:t xml:space="preserve"> </w:t>
      </w:r>
      <w:proofErr w:type="spellStart"/>
      <w:r w:rsidR="00A44606">
        <w:t>Codevasf</w:t>
      </w:r>
      <w:proofErr w:type="spellEnd"/>
      <w:r w:rsidR="24012200">
        <w:t xml:space="preserve">. </w:t>
      </w:r>
    </w:p>
    <w:p w14:paraId="724649B3" w14:textId="21FA0F11" w:rsidR="0041114A" w:rsidRDefault="0041114A" w:rsidP="004027BF">
      <w:pPr>
        <w:pStyle w:val="Commarcadores2"/>
        <w:spacing w:line="276" w:lineRule="auto"/>
        <w:ind w:left="0" w:firstLine="0"/>
      </w:pPr>
      <w:r w:rsidRPr="0041114A">
        <w:t>Projeto de Engenharia</w:t>
      </w:r>
    </w:p>
    <w:p w14:paraId="334AC360" w14:textId="044260D0" w:rsidR="00AC2BE9" w:rsidRDefault="0087370B" w:rsidP="00584136">
      <w:pPr>
        <w:pStyle w:val="commarcadores"/>
        <w:numPr>
          <w:ilvl w:val="0"/>
          <w:numId w:val="0"/>
        </w:numPr>
        <w:spacing w:before="120" w:after="120"/>
      </w:pPr>
      <w:r>
        <w:t xml:space="preserve">O </w:t>
      </w:r>
      <w:r w:rsidR="00426651">
        <w:t>p</w:t>
      </w:r>
      <w:r>
        <w:t xml:space="preserve">rojeto </w:t>
      </w:r>
      <w:r w:rsidR="00426651">
        <w:t xml:space="preserve">executivo </w:t>
      </w:r>
      <w:r>
        <w:t xml:space="preserve">de </w:t>
      </w:r>
      <w:r w:rsidR="00426651">
        <w:t>e</w:t>
      </w:r>
      <w:r>
        <w:t xml:space="preserve">ngenharia consiste no </w:t>
      </w:r>
      <w:r w:rsidR="00AC2BE9">
        <w:t>conjunto dos elementos necessários e suficientes à execução completa d</w:t>
      </w:r>
      <w:r w:rsidR="00F66982">
        <w:t>o projeto hidroambiental</w:t>
      </w:r>
      <w:r w:rsidR="00AC2BE9">
        <w:t>, de acordo com as normas pertinentes da Associação Brasileira de Normas Técnicas – ABNT.</w:t>
      </w:r>
    </w:p>
    <w:p w14:paraId="1AD8DBD4" w14:textId="5F392AD5" w:rsidR="00591F1B" w:rsidRDefault="0087370B" w:rsidP="00584136">
      <w:pPr>
        <w:pStyle w:val="commarcadores"/>
        <w:numPr>
          <w:ilvl w:val="0"/>
          <w:numId w:val="0"/>
        </w:numPr>
        <w:spacing w:before="120" w:after="120"/>
      </w:pPr>
      <w:r>
        <w:t xml:space="preserve">O </w:t>
      </w:r>
      <w:r w:rsidR="00426651">
        <w:t>referido p</w:t>
      </w:r>
      <w:r>
        <w:t xml:space="preserve">rojeto </w:t>
      </w:r>
      <w:r w:rsidR="00426651">
        <w:t>apresentará</w:t>
      </w:r>
      <w:r w:rsidR="009E04A2">
        <w:t>,</w:t>
      </w:r>
      <w:r>
        <w:t xml:space="preserve"> de forma clara e objetiva, dentre outros, as especificações técnicas de cada ação proposta, planilha de custo das ações projetadas e serviços com memória de cálculo, plantas contendo os detalhes construtivos das intervenções e suas dimensões em escala compatível com o detalhe esperado, todas as intervenções/ações cadastradas por proprietário, mapas temáticos com a localização de cada ação e arquivos </w:t>
      </w:r>
      <w:proofErr w:type="spellStart"/>
      <w:r w:rsidRPr="004027BF">
        <w:rPr>
          <w:i/>
          <w:iCs/>
        </w:rPr>
        <w:t>shapefile</w:t>
      </w:r>
      <w:proofErr w:type="spellEnd"/>
      <w:r>
        <w:t xml:space="preserve"> com as ações propostas</w:t>
      </w:r>
      <w:r w:rsidR="00426651">
        <w:t xml:space="preserve"> (</w:t>
      </w:r>
      <w:proofErr w:type="spellStart"/>
      <w:r w:rsidR="00426651" w:rsidRPr="004027BF">
        <w:rPr>
          <w:i/>
          <w:iCs/>
        </w:rPr>
        <w:t>shapefile</w:t>
      </w:r>
      <w:proofErr w:type="spellEnd"/>
      <w:r w:rsidR="00426651">
        <w:t xml:space="preserve"> de pontos para ações como bacias de captação de enxurrada; </w:t>
      </w:r>
      <w:proofErr w:type="spellStart"/>
      <w:r w:rsidR="00426651" w:rsidRPr="004027BF">
        <w:rPr>
          <w:i/>
          <w:iCs/>
        </w:rPr>
        <w:t>shapefile</w:t>
      </w:r>
      <w:proofErr w:type="spellEnd"/>
      <w:r w:rsidR="00426651">
        <w:t xml:space="preserve"> de linha para ações como cercamentos e trechos de estradas a serem readequados; e </w:t>
      </w:r>
      <w:proofErr w:type="spellStart"/>
      <w:r w:rsidR="00426651" w:rsidRPr="004027BF">
        <w:rPr>
          <w:i/>
          <w:iCs/>
        </w:rPr>
        <w:t>shapefile</w:t>
      </w:r>
      <w:proofErr w:type="spellEnd"/>
      <w:r w:rsidR="00426651">
        <w:t xml:space="preserve"> de polígono para ações como as áreas a serem </w:t>
      </w:r>
      <w:proofErr w:type="spellStart"/>
      <w:r w:rsidR="00426651">
        <w:t>terraceadas</w:t>
      </w:r>
      <w:proofErr w:type="spellEnd"/>
      <w:r w:rsidR="00426651">
        <w:t>) e descrição de cada intervenção.</w:t>
      </w:r>
    </w:p>
    <w:p w14:paraId="6B23F64B" w14:textId="77777777" w:rsidR="0041114A" w:rsidRPr="00591F1B" w:rsidRDefault="0041114A" w:rsidP="000B7ECB">
      <w:pPr>
        <w:pStyle w:val="Commarcadores2"/>
        <w:spacing w:line="276" w:lineRule="auto"/>
        <w:ind w:left="0" w:firstLine="0"/>
      </w:pPr>
      <w:r w:rsidRPr="00591F1B">
        <w:t>Memória de Quantitativos, Orçamento, Cronograma e Cotações</w:t>
      </w:r>
    </w:p>
    <w:p w14:paraId="13F2A963" w14:textId="62DD6907" w:rsidR="007E7E40" w:rsidRDefault="195EE433" w:rsidP="00584136">
      <w:pPr>
        <w:pStyle w:val="commarcadores"/>
        <w:numPr>
          <w:ilvl w:val="0"/>
          <w:numId w:val="0"/>
        </w:numPr>
        <w:spacing w:before="120" w:after="120"/>
      </w:pPr>
      <w:r>
        <w:t>Após aprovação do projeto de engenharia pela Codevasf, serão apresentadas a</w:t>
      </w:r>
      <w:r w:rsidR="4A8C1D3F">
        <w:t>s planilhas referentes à</w:t>
      </w:r>
      <w:r>
        <w:t xml:space="preserve"> memória de quantitativos, composições, cotações, cronograma e orçamento analítico dos serviços. </w:t>
      </w:r>
      <w:r w:rsidR="0087370B" w:rsidRPr="0087370B">
        <w:t>Os referidos orçamentos usarão como base o SINAPI, SICRO e cotações para elaboração do orçamento detalhado.</w:t>
      </w:r>
      <w:r w:rsidR="007E7E40">
        <w:br w:type="page"/>
      </w:r>
    </w:p>
    <w:p w14:paraId="2EE6E233" w14:textId="4944BD06" w:rsidR="0038781F" w:rsidRPr="00222863" w:rsidRDefault="0038781F" w:rsidP="009E04A2">
      <w:pPr>
        <w:pStyle w:val="Ttulo2"/>
        <w:ind w:left="851" w:hanging="851"/>
      </w:pPr>
      <w:bookmarkStart w:id="42" w:name="_Toc76032205"/>
      <w:r w:rsidRPr="00222863">
        <w:lastRenderedPageBreak/>
        <w:t>Fluxograma Detalhado das Atividades</w:t>
      </w:r>
      <w:bookmarkEnd w:id="42"/>
    </w:p>
    <w:p w14:paraId="5D6002B6" w14:textId="25795C39" w:rsidR="007D18FB" w:rsidRPr="004562DB" w:rsidRDefault="007D18FB" w:rsidP="009E04A2">
      <w:r>
        <w:t>Na</w:t>
      </w:r>
      <w:r w:rsidRPr="004562DB">
        <w:t xml:space="preserve"> </w:t>
      </w:r>
      <w:r w:rsidR="006D0184" w:rsidRPr="006D0184">
        <w:rPr>
          <w:b/>
          <w:bCs/>
          <w:szCs w:val="24"/>
        </w:rPr>
        <w:fldChar w:fldCharType="begin"/>
      </w:r>
      <w:r w:rsidR="006D0184" w:rsidRPr="006D0184">
        <w:rPr>
          <w:b/>
          <w:bCs/>
          <w:szCs w:val="24"/>
        </w:rPr>
        <w:instrText xml:space="preserve"> REF _Ref76031520 \h  \* MERGEFORMAT </w:instrText>
      </w:r>
      <w:r w:rsidR="006D0184" w:rsidRPr="006D0184">
        <w:rPr>
          <w:b/>
          <w:bCs/>
          <w:szCs w:val="24"/>
        </w:rPr>
      </w:r>
      <w:r w:rsidR="006D0184" w:rsidRPr="006D0184">
        <w:rPr>
          <w:b/>
          <w:bCs/>
          <w:szCs w:val="24"/>
        </w:rPr>
        <w:fldChar w:fldCharType="separate"/>
      </w:r>
      <w:r w:rsidR="006D0E92" w:rsidRPr="006D0E92">
        <w:rPr>
          <w:b/>
          <w:bCs/>
          <w:szCs w:val="24"/>
        </w:rPr>
        <w:t xml:space="preserve">Figura </w:t>
      </w:r>
      <w:r w:rsidR="006D0E92" w:rsidRPr="006D0E92">
        <w:rPr>
          <w:b/>
          <w:bCs/>
          <w:noProof/>
          <w:szCs w:val="24"/>
        </w:rPr>
        <w:t>3.3</w:t>
      </w:r>
      <w:r w:rsidR="006D0184" w:rsidRPr="006D0184">
        <w:rPr>
          <w:b/>
          <w:bCs/>
          <w:szCs w:val="24"/>
        </w:rPr>
        <w:fldChar w:fldCharType="end"/>
      </w:r>
      <w:r w:rsidR="006D0184">
        <w:t xml:space="preserve"> </w:t>
      </w:r>
      <w:r w:rsidRPr="004562DB">
        <w:t>apresenta-se o fluxograma detalhado de etapas e atividades a serem desenvolvidas, demonstrando as suas inter-relações lógicas e precedências, o qual será complementado, em termos da programação do Plano de Trabalho, pelo cronograma físico dos serviços, apresentado na sequência.</w:t>
      </w:r>
    </w:p>
    <w:p w14:paraId="6D146FAF" w14:textId="67E15E59" w:rsidR="0038781F" w:rsidRPr="00DA3C13" w:rsidRDefault="0038781F" w:rsidP="009E04A2">
      <w:pPr>
        <w:pStyle w:val="Ttulo2"/>
        <w:ind w:left="851" w:hanging="851"/>
      </w:pPr>
      <w:bookmarkStart w:id="43" w:name="_Toc76032206"/>
      <w:r w:rsidRPr="00DA3C13">
        <w:t>Cronograma Físico de Execução</w:t>
      </w:r>
      <w:bookmarkEnd w:id="43"/>
    </w:p>
    <w:p w14:paraId="0FB43456" w14:textId="525084D5" w:rsidR="007D18FB" w:rsidRPr="00000A8F" w:rsidRDefault="007D18FB" w:rsidP="009E04A2">
      <w:r w:rsidRPr="004562DB">
        <w:t xml:space="preserve">A concepção adotada na estruturação do Plano de Trabalho levou em consideração os objetivos preconizados no TR, as metodologias que deverão ser empregadas na sua execução e o caráter participativo para o desenvolvimento do </w:t>
      </w:r>
      <w:r>
        <w:t>diagnóstico</w:t>
      </w:r>
      <w:r w:rsidRPr="004562DB">
        <w:t xml:space="preserve">, articulando a estratégia de abordagem proposta pela TPF, a ser adotada em tal trabalho, e culminando </w:t>
      </w:r>
      <w:r w:rsidRPr="00000A8F">
        <w:t>na indicação das tarefas a serem desenvolvidas e na definição do cronograma.</w:t>
      </w:r>
    </w:p>
    <w:p w14:paraId="4863EB01" w14:textId="18E1E52C" w:rsidR="007D18FB" w:rsidRPr="00000A8F" w:rsidRDefault="007D18FB" w:rsidP="009E04A2">
      <w:pPr>
        <w:rPr>
          <w:i/>
        </w:rPr>
      </w:pPr>
      <w:r w:rsidRPr="00000A8F">
        <w:t xml:space="preserve">A </w:t>
      </w:r>
      <w:r w:rsidR="006D0184" w:rsidRPr="006D0184">
        <w:rPr>
          <w:b/>
          <w:bCs/>
          <w:szCs w:val="24"/>
        </w:rPr>
        <w:fldChar w:fldCharType="begin"/>
      </w:r>
      <w:r w:rsidR="006D0184" w:rsidRPr="006D0184">
        <w:rPr>
          <w:b/>
          <w:bCs/>
          <w:szCs w:val="24"/>
        </w:rPr>
        <w:instrText xml:space="preserve"> REF _Ref76031535 \h  \* MERGEFORMAT </w:instrText>
      </w:r>
      <w:r w:rsidR="006D0184" w:rsidRPr="006D0184">
        <w:rPr>
          <w:b/>
          <w:bCs/>
          <w:szCs w:val="24"/>
        </w:rPr>
      </w:r>
      <w:r w:rsidR="006D0184" w:rsidRPr="006D0184">
        <w:rPr>
          <w:b/>
          <w:bCs/>
          <w:szCs w:val="24"/>
        </w:rPr>
        <w:fldChar w:fldCharType="separate"/>
      </w:r>
      <w:r w:rsidR="006D0E92" w:rsidRPr="006D0E92">
        <w:rPr>
          <w:b/>
          <w:bCs/>
          <w:szCs w:val="24"/>
        </w:rPr>
        <w:t>Figura 3.4</w:t>
      </w:r>
      <w:r w:rsidR="006D0184" w:rsidRPr="006D0184">
        <w:rPr>
          <w:b/>
          <w:bCs/>
          <w:szCs w:val="24"/>
        </w:rPr>
        <w:fldChar w:fldCharType="end"/>
      </w:r>
      <w:r w:rsidR="006D0184">
        <w:t xml:space="preserve"> </w:t>
      </w:r>
      <w:r w:rsidRPr="00000A8F">
        <w:t>apresenta o Cronograma do Trabalho e Planejamento para a</w:t>
      </w:r>
      <w:r w:rsidRPr="00000A8F">
        <w:rPr>
          <w:rStyle w:val="Ttulo1Char"/>
          <w:rFonts w:cs="Times New Roman"/>
          <w:color w:val="auto"/>
        </w:rPr>
        <w:t xml:space="preserve"> </w:t>
      </w:r>
      <w:r w:rsidRPr="00000A8F">
        <w:t xml:space="preserve">execução do serviço de diagnóstico e elaboração de projeto </w:t>
      </w:r>
      <w:proofErr w:type="spellStart"/>
      <w:r w:rsidRPr="00000A8F">
        <w:t>hidroambiental</w:t>
      </w:r>
      <w:proofErr w:type="spellEnd"/>
      <w:r w:rsidRPr="00000A8F">
        <w:t xml:space="preserve"> da bacia </w:t>
      </w:r>
      <w:r w:rsidR="00000A8F" w:rsidRPr="00000A8F">
        <w:t xml:space="preserve">hidrográfica dos afluentes </w:t>
      </w:r>
      <w:r w:rsidRPr="00000A8F">
        <w:t xml:space="preserve">do </w:t>
      </w:r>
      <w:r w:rsidR="00000A8F" w:rsidRPr="00000A8F">
        <w:t>Alto São Francisco</w:t>
      </w:r>
      <w:r w:rsidRPr="00000A8F">
        <w:t xml:space="preserve">, </w:t>
      </w:r>
      <w:r w:rsidR="00000A8F" w:rsidRPr="00000A8F">
        <w:t>sub-bacia</w:t>
      </w:r>
      <w:r w:rsidR="002829B7">
        <w:t>s</w:t>
      </w:r>
      <w:r w:rsidR="00000A8F" w:rsidRPr="00000A8F">
        <w:t xml:space="preserve"> do Ribeirão dos Patos e do Rio Samburá</w:t>
      </w:r>
      <w:r w:rsidRPr="00000A8F">
        <w:t>, no estado de Minas Gerais.</w:t>
      </w:r>
    </w:p>
    <w:p w14:paraId="39222AD8" w14:textId="037DD982" w:rsidR="00F8699A" w:rsidRPr="00DA3C13" w:rsidRDefault="00F8699A" w:rsidP="009E04A2">
      <w:pPr>
        <w:pStyle w:val="Ttulo2"/>
      </w:pPr>
      <w:bookmarkStart w:id="44" w:name="_Toc76032207"/>
      <w:r w:rsidRPr="00DA3C13">
        <w:t>Estrutura Organizacional</w:t>
      </w:r>
      <w:bookmarkEnd w:id="44"/>
    </w:p>
    <w:p w14:paraId="055A8373" w14:textId="115722D0" w:rsidR="0087370B" w:rsidRDefault="00F66982" w:rsidP="009E04A2">
      <w:r w:rsidRPr="00A25C64">
        <w:t xml:space="preserve">Para a obtenção de produtos de elevada qualidade, de visão sistêmica e de amplitude nacional, a TPF Engenharia formou uma equipe capaz de planejar os trabalhos, coordenar as diversas atividades que deverão ser desenvolvidas e principalmente interagir com </w:t>
      </w:r>
      <w:r w:rsidR="00790343">
        <w:t xml:space="preserve">a </w:t>
      </w:r>
      <w:r w:rsidR="0087370B">
        <w:t>Codevasf</w:t>
      </w:r>
      <w:r w:rsidRPr="00A25C64">
        <w:t xml:space="preserve"> de forma eficiente e rápida, dando a possibilidade de se obter um produto que atenda </w:t>
      </w:r>
      <w:r w:rsidR="00790343">
        <w:t>a</w:t>
      </w:r>
      <w:r w:rsidRPr="00A25C64">
        <w:t xml:space="preserve">os objetivos esperados. </w:t>
      </w:r>
    </w:p>
    <w:p w14:paraId="32A91AE4" w14:textId="4BA20B0C" w:rsidR="00000A8F" w:rsidRPr="00000A8F" w:rsidRDefault="00F66982" w:rsidP="009E04A2">
      <w:r w:rsidRPr="00000A8F">
        <w:t xml:space="preserve">Para isso, a TPF dedicou especial atenção à seleção dos profissionais que comporão a equipe técnica principal, além de uma equipe de apoio, indicados para </w:t>
      </w:r>
      <w:r w:rsidR="00446A9C" w:rsidRPr="00000A8F">
        <w:t xml:space="preserve">a realização do serviço de execução do diagnóstico e elaboração do projeto hidroambiental da </w:t>
      </w:r>
      <w:r w:rsidR="00000A8F" w:rsidRPr="00000A8F">
        <w:t>bacia hidrográfica dos afluentes do Alto São Francisco, sub-bacia</w:t>
      </w:r>
      <w:r w:rsidR="002829B7">
        <w:t>s</w:t>
      </w:r>
      <w:r w:rsidR="00000A8F" w:rsidRPr="00000A8F">
        <w:t xml:space="preserve"> do Ribeirão dos Patos e do Rio Samburá.</w:t>
      </w:r>
    </w:p>
    <w:p w14:paraId="386B993C" w14:textId="73D44D5F" w:rsidR="00F66982" w:rsidRPr="00A25C64" w:rsidRDefault="00F66982" w:rsidP="009E04A2">
      <w:r w:rsidRPr="00A25C64">
        <w:t>A estrutura organizacional proposta pela TPF para a execução dos trabalhos está descrita a seguir, mediante a apresentação do organograma da Equipe e da descrição das funções dos diversos profissionais selecionados.</w:t>
      </w:r>
    </w:p>
    <w:p w14:paraId="0DC1B63B" w14:textId="5AF75727" w:rsidR="00446A9C" w:rsidRDefault="00F66982" w:rsidP="009E04A2">
      <w:pPr>
        <w:rPr>
          <w:rFonts w:eastAsiaTheme="minorHAnsi"/>
        </w:rPr>
      </w:pPr>
      <w:r w:rsidRPr="00A25C64">
        <w:rPr>
          <w:rFonts w:eastAsiaTheme="minorHAnsi"/>
        </w:rPr>
        <w:lastRenderedPageBreak/>
        <w:t>Tal estrutura está representada no Organograma da Equipe (</w:t>
      </w:r>
      <w:r w:rsidR="006D0184" w:rsidRPr="006D0184">
        <w:rPr>
          <w:rFonts w:eastAsiaTheme="minorHAnsi"/>
          <w:b/>
          <w:bCs/>
          <w:szCs w:val="24"/>
        </w:rPr>
        <w:fldChar w:fldCharType="begin"/>
      </w:r>
      <w:r w:rsidR="006D0184" w:rsidRPr="006D0184">
        <w:rPr>
          <w:rFonts w:eastAsiaTheme="minorHAnsi"/>
          <w:b/>
          <w:bCs/>
          <w:szCs w:val="24"/>
        </w:rPr>
        <w:instrText xml:space="preserve"> REF _Ref76031561 \h  \* MERGEFORMAT </w:instrText>
      </w:r>
      <w:r w:rsidR="006D0184" w:rsidRPr="006D0184">
        <w:rPr>
          <w:rFonts w:eastAsiaTheme="minorHAnsi"/>
          <w:b/>
          <w:bCs/>
          <w:szCs w:val="24"/>
        </w:rPr>
      </w:r>
      <w:r w:rsidR="006D0184" w:rsidRPr="006D0184">
        <w:rPr>
          <w:rFonts w:eastAsiaTheme="minorHAnsi"/>
          <w:b/>
          <w:bCs/>
          <w:szCs w:val="24"/>
        </w:rPr>
        <w:fldChar w:fldCharType="separate"/>
      </w:r>
      <w:r w:rsidR="006D0E92" w:rsidRPr="006D0E92">
        <w:rPr>
          <w:b/>
          <w:bCs/>
          <w:szCs w:val="24"/>
        </w:rPr>
        <w:t xml:space="preserve">Figura </w:t>
      </w:r>
      <w:r w:rsidR="006D0E92" w:rsidRPr="006D0E92">
        <w:rPr>
          <w:b/>
          <w:bCs/>
          <w:noProof/>
          <w:szCs w:val="24"/>
        </w:rPr>
        <w:t>3.2</w:t>
      </w:r>
      <w:r w:rsidR="006D0184" w:rsidRPr="006D0184">
        <w:rPr>
          <w:rFonts w:eastAsiaTheme="minorHAnsi"/>
          <w:b/>
          <w:bCs/>
          <w:szCs w:val="24"/>
        </w:rPr>
        <w:fldChar w:fldCharType="end"/>
      </w:r>
      <w:r w:rsidRPr="00A25C64">
        <w:rPr>
          <w:rFonts w:eastAsiaTheme="minorHAnsi"/>
        </w:rPr>
        <w:t>), verificando-se que a condução ger</w:t>
      </w:r>
      <w:r w:rsidR="00380042">
        <w:rPr>
          <w:rFonts w:eastAsiaTheme="minorHAnsi"/>
        </w:rPr>
        <w:t>al dos trabalhos será feita pela C</w:t>
      </w:r>
      <w:r w:rsidR="00446A9C">
        <w:rPr>
          <w:rFonts w:eastAsiaTheme="minorHAnsi"/>
        </w:rPr>
        <w:t>ode</w:t>
      </w:r>
      <w:r w:rsidR="00380042">
        <w:rPr>
          <w:rFonts w:eastAsiaTheme="minorHAnsi"/>
        </w:rPr>
        <w:t>vasf</w:t>
      </w:r>
      <w:r w:rsidRPr="00A25C64">
        <w:rPr>
          <w:rFonts w:eastAsiaTheme="minorHAnsi"/>
        </w:rPr>
        <w:t xml:space="preserve">, a quem se reportará diretamente a Coordenação da TPF, </w:t>
      </w:r>
      <w:r w:rsidR="00790343">
        <w:rPr>
          <w:rFonts w:eastAsiaTheme="minorHAnsi"/>
        </w:rPr>
        <w:t>através de seu</w:t>
      </w:r>
      <w:r w:rsidRPr="00A25C64">
        <w:rPr>
          <w:rFonts w:eastAsiaTheme="minorHAnsi"/>
        </w:rPr>
        <w:t xml:space="preserve"> Coordenador</w:t>
      </w:r>
      <w:r w:rsidR="00790343">
        <w:rPr>
          <w:rFonts w:eastAsiaTheme="minorHAnsi"/>
        </w:rPr>
        <w:t xml:space="preserve"> Geral</w:t>
      </w:r>
      <w:r w:rsidRPr="00A25C64">
        <w:rPr>
          <w:rFonts w:eastAsiaTheme="minorHAnsi"/>
        </w:rPr>
        <w:t>.</w:t>
      </w:r>
    </w:p>
    <w:p w14:paraId="15ABC4BD" w14:textId="48A1CBC3" w:rsidR="009C0E58" w:rsidRPr="00B24DBE" w:rsidRDefault="009C0E58" w:rsidP="009C0E58">
      <w:pPr>
        <w:pStyle w:val="Ttulo3"/>
      </w:pPr>
      <w:bookmarkStart w:id="45" w:name="_Toc76032208"/>
      <w:r w:rsidRPr="00B24DBE">
        <w:t>Equipe Técnica</w:t>
      </w:r>
      <w:bookmarkEnd w:id="45"/>
    </w:p>
    <w:p w14:paraId="79A748E5" w14:textId="77777777" w:rsidR="009C0E58" w:rsidRDefault="009C0E58" w:rsidP="009C0E58">
      <w:r w:rsidRPr="004562DB">
        <w:t>Uma das preocupações da TPF é quanto ao uso racional dos profissionais alocados à execução dos trabalhos, com vistas a garantir que suas performances correspondam aos rendimentos quantitativos e qualitativos previstos. Um procedimento organizacional/funcional que a TPF irá adotar responde a essa preocupação: é o da clara definição de atribuições e tarefas de cada profissional alocado, em todo o circuito do serviço.</w:t>
      </w:r>
    </w:p>
    <w:p w14:paraId="21A468E9" w14:textId="71299698" w:rsidR="009C0E58" w:rsidRPr="00A25C64" w:rsidRDefault="009C0E58" w:rsidP="009C0E58">
      <w:r w:rsidRPr="004562DB">
        <w:t>A TPF se dedicou</w:t>
      </w:r>
      <w:r w:rsidR="00790343">
        <w:t>,</w:t>
      </w:r>
      <w:r w:rsidRPr="004562DB">
        <w:t xml:space="preserve"> em especial</w:t>
      </w:r>
      <w:r w:rsidR="00790343">
        <w:t>,</w:t>
      </w:r>
      <w:r w:rsidRPr="004562DB">
        <w:t xml:space="preserve"> à seleção dos profissionais que comporão a equipe técnica principal, </w:t>
      </w:r>
      <w:r w:rsidR="00790343">
        <w:t>e à</w:t>
      </w:r>
      <w:r w:rsidR="00790343" w:rsidRPr="004562DB">
        <w:t xml:space="preserve"> </w:t>
      </w:r>
      <w:r w:rsidRPr="004562DB">
        <w:t>equipe de apoio para</w:t>
      </w:r>
      <w:r w:rsidR="00790343">
        <w:t xml:space="preserve"> o</w:t>
      </w:r>
      <w:r w:rsidRPr="004562DB">
        <w:t xml:space="preserve"> desenvolvimento dos trabalhos. Trata</w:t>
      </w:r>
      <w:r w:rsidR="00790343">
        <w:t>m</w:t>
      </w:r>
      <w:r w:rsidRPr="004562DB">
        <w:t xml:space="preserve">-se de especialistas do mais alto gabarito, estando eles plenamente aptos a exercerem as funções para as quais foram designados. </w:t>
      </w:r>
    </w:p>
    <w:p w14:paraId="3B5985E4" w14:textId="0AE8A068" w:rsidR="007522BF" w:rsidRDefault="009C0E58" w:rsidP="009C0E58">
      <w:pPr>
        <w:rPr>
          <w:rFonts w:eastAsiaTheme="minorHAnsi"/>
        </w:rPr>
      </w:pPr>
      <w:r w:rsidRPr="00000A8F">
        <w:rPr>
          <w:rFonts w:eastAsiaTheme="minorHAnsi"/>
        </w:rPr>
        <w:t xml:space="preserve">Na </w:t>
      </w:r>
      <w:r w:rsidR="00B24DBE" w:rsidRPr="00000A8F">
        <w:rPr>
          <w:rFonts w:eastAsiaTheme="minorHAnsi"/>
          <w:b/>
          <w:bCs/>
        </w:rPr>
        <w:fldChar w:fldCharType="begin"/>
      </w:r>
      <w:r w:rsidR="00B24DBE" w:rsidRPr="00000A8F">
        <w:rPr>
          <w:rFonts w:eastAsiaTheme="minorHAnsi"/>
          <w:b/>
          <w:bCs/>
        </w:rPr>
        <w:instrText xml:space="preserve"> REF _Ref70686186 \h  \* MERGEFORMAT </w:instrText>
      </w:r>
      <w:r w:rsidR="00B24DBE" w:rsidRPr="00000A8F">
        <w:rPr>
          <w:rFonts w:eastAsiaTheme="minorHAnsi"/>
          <w:b/>
          <w:bCs/>
        </w:rPr>
      </w:r>
      <w:r w:rsidR="00B24DBE" w:rsidRPr="00000A8F">
        <w:rPr>
          <w:rFonts w:eastAsiaTheme="minorHAnsi"/>
          <w:b/>
          <w:bCs/>
        </w:rPr>
        <w:fldChar w:fldCharType="separate"/>
      </w:r>
      <w:r w:rsidR="006D0E92" w:rsidRPr="006D0E92">
        <w:rPr>
          <w:b/>
          <w:bCs/>
        </w:rPr>
        <w:t xml:space="preserve">Tabela </w:t>
      </w:r>
      <w:r w:rsidR="006D0E92" w:rsidRPr="006D0E92">
        <w:rPr>
          <w:b/>
          <w:bCs/>
          <w:noProof/>
        </w:rPr>
        <w:t>3.1</w:t>
      </w:r>
      <w:r w:rsidR="00B24DBE" w:rsidRPr="00000A8F">
        <w:rPr>
          <w:rFonts w:eastAsiaTheme="minorHAnsi"/>
          <w:b/>
          <w:bCs/>
        </w:rPr>
        <w:fldChar w:fldCharType="end"/>
      </w:r>
      <w:r w:rsidR="00B24DBE" w:rsidRPr="00000A8F">
        <w:rPr>
          <w:rFonts w:eastAsiaTheme="minorHAnsi"/>
        </w:rPr>
        <w:t xml:space="preserve"> </w:t>
      </w:r>
      <w:r w:rsidRPr="00000A8F">
        <w:rPr>
          <w:rFonts w:eastAsiaTheme="minorHAnsi"/>
        </w:rPr>
        <w:t>é apresentada a relação de todos os profissionais que comporão a equipe técnica para elaboração dos trabalhos</w:t>
      </w:r>
      <w:r w:rsidRPr="004562DB">
        <w:rPr>
          <w:rFonts w:eastAsiaTheme="minorHAnsi"/>
        </w:rPr>
        <w:t>. Na sequência são apresentadas as principais responsabilidades de cada um dos profissionais no presente trabalho</w:t>
      </w:r>
      <w:r>
        <w:rPr>
          <w:rFonts w:eastAsiaTheme="minorHAnsi"/>
        </w:rPr>
        <w:t>.</w:t>
      </w:r>
      <w:r w:rsidR="007522BF">
        <w:rPr>
          <w:rFonts w:eastAsiaTheme="minorHAnsi"/>
        </w:rPr>
        <w:br w:type="page"/>
      </w:r>
    </w:p>
    <w:p w14:paraId="6898F791" w14:textId="4BCEF0F4" w:rsidR="00B24DBE" w:rsidRPr="00000A8F" w:rsidRDefault="00B24DBE" w:rsidP="00B24DBE">
      <w:pPr>
        <w:spacing w:after="0" w:line="240" w:lineRule="auto"/>
        <w:jc w:val="center"/>
        <w:rPr>
          <w:sz w:val="20"/>
          <w:szCs w:val="18"/>
        </w:rPr>
      </w:pPr>
      <w:bookmarkStart w:id="46" w:name="_Ref70686186"/>
      <w:bookmarkStart w:id="47" w:name="_Toc76032213"/>
      <w:r w:rsidRPr="00000A8F">
        <w:rPr>
          <w:sz w:val="20"/>
          <w:szCs w:val="18"/>
        </w:rPr>
        <w:lastRenderedPageBreak/>
        <w:t xml:space="preserve">Tabela </w:t>
      </w:r>
      <w:r w:rsidRPr="00000A8F">
        <w:rPr>
          <w:sz w:val="20"/>
          <w:szCs w:val="18"/>
        </w:rPr>
        <w:fldChar w:fldCharType="begin"/>
      </w:r>
      <w:r w:rsidRPr="00000A8F">
        <w:rPr>
          <w:sz w:val="20"/>
          <w:szCs w:val="18"/>
        </w:rPr>
        <w:instrText>STYLEREF 1 \s</w:instrText>
      </w:r>
      <w:r w:rsidRPr="00000A8F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 w:rsidRPr="00000A8F">
        <w:rPr>
          <w:sz w:val="20"/>
          <w:szCs w:val="18"/>
        </w:rPr>
        <w:fldChar w:fldCharType="end"/>
      </w:r>
      <w:r w:rsidR="00F4118F" w:rsidRPr="00000A8F">
        <w:rPr>
          <w:sz w:val="20"/>
          <w:szCs w:val="18"/>
        </w:rPr>
        <w:t>.</w:t>
      </w:r>
      <w:r w:rsidRPr="00000A8F">
        <w:rPr>
          <w:sz w:val="20"/>
          <w:szCs w:val="18"/>
        </w:rPr>
        <w:fldChar w:fldCharType="begin"/>
      </w:r>
      <w:r w:rsidRPr="00000A8F">
        <w:rPr>
          <w:sz w:val="20"/>
          <w:szCs w:val="18"/>
        </w:rPr>
        <w:instrText>SEQ Tabela \* ARABIC \s 1</w:instrText>
      </w:r>
      <w:r w:rsidRPr="00000A8F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1</w:t>
      </w:r>
      <w:r w:rsidRPr="00000A8F">
        <w:rPr>
          <w:sz w:val="20"/>
          <w:szCs w:val="18"/>
        </w:rPr>
        <w:fldChar w:fldCharType="end"/>
      </w:r>
      <w:bookmarkEnd w:id="46"/>
      <w:r w:rsidRPr="00000A8F">
        <w:rPr>
          <w:sz w:val="20"/>
          <w:szCs w:val="18"/>
        </w:rPr>
        <w:t xml:space="preserve"> </w:t>
      </w:r>
      <w:r w:rsidR="006D0184">
        <w:rPr>
          <w:sz w:val="20"/>
          <w:szCs w:val="18"/>
        </w:rPr>
        <w:t>-</w:t>
      </w:r>
      <w:r w:rsidRPr="00000A8F">
        <w:rPr>
          <w:sz w:val="20"/>
          <w:szCs w:val="18"/>
        </w:rPr>
        <w:t xml:space="preserve"> Equipe Técnica</w:t>
      </w:r>
      <w:bookmarkEnd w:id="47"/>
    </w:p>
    <w:tbl>
      <w:tblPr>
        <w:tblStyle w:val="GradeClara-nfase12"/>
        <w:tblW w:w="0" w:type="auto"/>
        <w:tblBorders>
          <w:top w:val="single" w:sz="12" w:space="0" w:color="FFFFFF" w:themeColor="background1"/>
          <w:left w:val="single" w:sz="12" w:space="0" w:color="FFFFFF" w:themeColor="background1"/>
          <w:bottom w:val="single" w:sz="12" w:space="0" w:color="FFFFFF" w:themeColor="background1"/>
          <w:right w:val="single" w:sz="12" w:space="0" w:color="FFFFFF" w:themeColor="background1"/>
          <w:insideH w:val="single" w:sz="12" w:space="0" w:color="FFFFFF" w:themeColor="background1"/>
          <w:insideV w:val="single" w:sz="12" w:space="0" w:color="FFFFFF" w:themeColor="background1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2805"/>
        <w:gridCol w:w="2425"/>
        <w:gridCol w:w="2005"/>
        <w:gridCol w:w="1119"/>
        <w:gridCol w:w="1254"/>
      </w:tblGrid>
      <w:tr w:rsidR="00AE3522" w:rsidRPr="00116688" w14:paraId="4E34D56C" w14:textId="77777777" w:rsidTr="00B24D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vMerge w:val="restart"/>
            <w:shd w:val="clear" w:color="auto" w:fill="244061" w:themeFill="accent1" w:themeFillShade="80"/>
          </w:tcPr>
          <w:p w14:paraId="4B9DF4A9" w14:textId="77777777" w:rsidR="00AE3522" w:rsidRPr="00116688" w:rsidRDefault="00AE3522" w:rsidP="00AE3522">
            <w:pPr>
              <w:spacing w:before="0" w:after="0" w:line="240" w:lineRule="auto"/>
              <w:jc w:val="center"/>
              <w:rPr>
                <w:color w:val="auto"/>
              </w:rPr>
            </w:pPr>
            <w:r w:rsidRPr="00116688">
              <w:t>Nome</w:t>
            </w:r>
          </w:p>
        </w:tc>
        <w:tc>
          <w:tcPr>
            <w:tcW w:w="2425" w:type="dxa"/>
            <w:vMerge w:val="restart"/>
            <w:shd w:val="clear" w:color="auto" w:fill="244061" w:themeFill="accent1" w:themeFillShade="80"/>
          </w:tcPr>
          <w:p w14:paraId="05BFD296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 w:rsidRPr="00116688">
              <w:t>Atividade / Função</w:t>
            </w:r>
          </w:p>
        </w:tc>
        <w:tc>
          <w:tcPr>
            <w:tcW w:w="2005" w:type="dxa"/>
            <w:vMerge w:val="restart"/>
            <w:shd w:val="clear" w:color="auto" w:fill="244061" w:themeFill="accent1" w:themeFillShade="80"/>
          </w:tcPr>
          <w:p w14:paraId="2AFE7A24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 w:rsidRPr="00116688">
              <w:t>Formação</w:t>
            </w:r>
          </w:p>
        </w:tc>
        <w:tc>
          <w:tcPr>
            <w:tcW w:w="2373" w:type="dxa"/>
            <w:gridSpan w:val="2"/>
            <w:shd w:val="clear" w:color="auto" w:fill="244061" w:themeFill="accent1" w:themeFillShade="80"/>
          </w:tcPr>
          <w:p w14:paraId="7FA09303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 w:rsidRPr="00116688">
              <w:t>Conselho</w:t>
            </w:r>
          </w:p>
        </w:tc>
      </w:tr>
      <w:tr w:rsidR="00AE3522" w:rsidRPr="00116688" w14:paraId="3DD80558" w14:textId="77777777" w:rsidTr="00B24D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vMerge/>
            <w:shd w:val="clear" w:color="auto" w:fill="244061" w:themeFill="accent1" w:themeFillShade="80"/>
          </w:tcPr>
          <w:p w14:paraId="5BEC6979" w14:textId="77777777" w:rsidR="00AE3522" w:rsidRPr="00116688" w:rsidRDefault="00AE3522" w:rsidP="00AE3522">
            <w:pPr>
              <w:spacing w:before="0" w:after="0" w:line="240" w:lineRule="auto"/>
              <w:jc w:val="center"/>
            </w:pPr>
          </w:p>
        </w:tc>
        <w:tc>
          <w:tcPr>
            <w:tcW w:w="2425" w:type="dxa"/>
            <w:vMerge/>
            <w:shd w:val="clear" w:color="auto" w:fill="244061" w:themeFill="accent1" w:themeFillShade="80"/>
          </w:tcPr>
          <w:p w14:paraId="17972D9D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</w:tc>
        <w:tc>
          <w:tcPr>
            <w:tcW w:w="2005" w:type="dxa"/>
            <w:vMerge/>
            <w:shd w:val="clear" w:color="auto" w:fill="244061" w:themeFill="accent1" w:themeFillShade="80"/>
          </w:tcPr>
          <w:p w14:paraId="1DBD8DAB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</w:p>
        </w:tc>
        <w:tc>
          <w:tcPr>
            <w:tcW w:w="1119" w:type="dxa"/>
            <w:shd w:val="clear" w:color="auto" w:fill="244061" w:themeFill="accent1" w:themeFillShade="80"/>
          </w:tcPr>
          <w:p w14:paraId="0BF0A45A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116688">
              <w:rPr>
                <w:b w:val="0"/>
                <w:bCs w:val="0"/>
              </w:rPr>
              <w:t>Nome</w:t>
            </w:r>
          </w:p>
        </w:tc>
        <w:tc>
          <w:tcPr>
            <w:tcW w:w="1254" w:type="dxa"/>
            <w:shd w:val="clear" w:color="auto" w:fill="244061" w:themeFill="accent1" w:themeFillShade="80"/>
          </w:tcPr>
          <w:p w14:paraId="29DDD242" w14:textId="77777777" w:rsidR="00AE3522" w:rsidRPr="00116688" w:rsidRDefault="00AE3522" w:rsidP="00AE3522">
            <w:pPr>
              <w:spacing w:before="0"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116688">
              <w:rPr>
                <w:b w:val="0"/>
                <w:bCs w:val="0"/>
              </w:rPr>
              <w:t>Nº do Registro</w:t>
            </w:r>
          </w:p>
        </w:tc>
      </w:tr>
      <w:tr w:rsidR="00AE3522" w:rsidRPr="00116688" w14:paraId="15135695" w14:textId="77777777" w:rsidTr="00AE3522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8" w:type="dxa"/>
            <w:gridSpan w:val="5"/>
            <w:shd w:val="clear" w:color="auto" w:fill="95B3D7" w:themeFill="accent1" w:themeFillTint="99"/>
          </w:tcPr>
          <w:p w14:paraId="2351D2DE" w14:textId="3A33247C" w:rsidR="00AE3522" w:rsidRPr="00116688" w:rsidRDefault="00AE3522" w:rsidP="00AE3522">
            <w:pPr>
              <w:spacing w:before="0" w:after="0" w:line="240" w:lineRule="auto"/>
              <w:jc w:val="left"/>
            </w:pPr>
            <w:r w:rsidRPr="00116688">
              <w:t>EQUIPE</w:t>
            </w:r>
            <w:r>
              <w:t xml:space="preserve"> DE COORDENAÇÃO</w:t>
            </w:r>
          </w:p>
        </w:tc>
      </w:tr>
      <w:tr w:rsidR="00AE3522" w:rsidRPr="00116688" w14:paraId="1FE02EC9" w14:textId="77777777" w:rsidTr="0025113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2FB6A01F" w14:textId="77777777" w:rsidR="00AE3522" w:rsidRPr="00116688" w:rsidRDefault="00AE3522" w:rsidP="00AE3522">
            <w:pPr>
              <w:spacing w:before="0" w:after="0" w:line="276" w:lineRule="auto"/>
              <w:jc w:val="left"/>
              <w:rPr>
                <w:b w:val="0"/>
                <w:bCs w:val="0"/>
                <w:sz w:val="20"/>
                <w:szCs w:val="20"/>
              </w:rPr>
            </w:pPr>
            <w:r w:rsidRPr="0054224C">
              <w:rPr>
                <w:rFonts w:cs="Arial"/>
                <w:color w:val="000000"/>
                <w:sz w:val="20"/>
                <w:szCs w:val="20"/>
              </w:rPr>
              <w:t>Fabio Chaffin Barbosa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0C299A9C" w14:textId="7402551C" w:rsidR="00AE3522" w:rsidRPr="00116688" w:rsidRDefault="00AE3522" w:rsidP="00AE3522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Direção Geral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331D01E1" w14:textId="77777777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 xml:space="preserve">Eng. Agrônomo, </w:t>
            </w:r>
            <w:proofErr w:type="spellStart"/>
            <w:r w:rsidRPr="00116688">
              <w:rPr>
                <w:sz w:val="20"/>
                <w:szCs w:val="20"/>
              </w:rPr>
              <w:t>MSc</w:t>
            </w:r>
            <w:proofErr w:type="spellEnd"/>
          </w:p>
        </w:tc>
        <w:tc>
          <w:tcPr>
            <w:tcW w:w="1119" w:type="dxa"/>
            <w:shd w:val="clear" w:color="auto" w:fill="F2F2F2" w:themeFill="background1" w:themeFillShade="F2"/>
          </w:tcPr>
          <w:p w14:paraId="7ADDD8D8" w14:textId="77777777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>CREA-RJ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2BD4DAF2" w14:textId="77777777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>2003961070</w:t>
            </w:r>
          </w:p>
        </w:tc>
      </w:tr>
      <w:tr w:rsidR="00AE3522" w:rsidRPr="00116688" w14:paraId="7C2F679C" w14:textId="77777777" w:rsidTr="0025113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21ED53FE" w14:textId="77777777" w:rsidR="00AE3522" w:rsidRPr="00116688" w:rsidRDefault="00AE3522" w:rsidP="00AE3522">
            <w:pPr>
              <w:spacing w:before="0" w:after="0" w:line="276" w:lineRule="auto"/>
              <w:jc w:val="left"/>
              <w:rPr>
                <w:b w:val="0"/>
                <w:bCs w:val="0"/>
                <w:sz w:val="20"/>
                <w:szCs w:val="20"/>
              </w:rPr>
            </w:pPr>
            <w:r w:rsidRPr="0054224C">
              <w:rPr>
                <w:rFonts w:cs="Arial"/>
                <w:color w:val="000000"/>
                <w:sz w:val="20"/>
                <w:szCs w:val="20"/>
              </w:rPr>
              <w:t>Marcelo Casiuch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28BC0427" w14:textId="71A76E35" w:rsidR="00AE3522" w:rsidRPr="00116688" w:rsidRDefault="00AE3522" w:rsidP="00AE3522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54224C">
              <w:rPr>
                <w:rFonts w:cs="Arial"/>
                <w:sz w:val="20"/>
                <w:szCs w:val="20"/>
              </w:rPr>
              <w:t>Coordenador Geral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4FF80D94" w14:textId="6D695E94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>Eng. Civil</w:t>
            </w:r>
            <w:r w:rsidR="00790343">
              <w:rPr>
                <w:sz w:val="20"/>
                <w:szCs w:val="20"/>
              </w:rPr>
              <w:t xml:space="preserve">, </w:t>
            </w:r>
            <w:proofErr w:type="spellStart"/>
            <w:r w:rsidR="00790343">
              <w:rPr>
                <w:sz w:val="20"/>
                <w:szCs w:val="20"/>
              </w:rPr>
              <w:t>Esp</w:t>
            </w:r>
            <w:proofErr w:type="spellEnd"/>
          </w:p>
        </w:tc>
        <w:tc>
          <w:tcPr>
            <w:tcW w:w="1119" w:type="dxa"/>
            <w:shd w:val="clear" w:color="auto" w:fill="F2F2F2" w:themeFill="background1" w:themeFillShade="F2"/>
          </w:tcPr>
          <w:p w14:paraId="7A2DD68E" w14:textId="77777777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>CREA-PE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4B8D0616" w14:textId="77777777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>2002166420</w:t>
            </w:r>
          </w:p>
        </w:tc>
      </w:tr>
      <w:tr w:rsidR="00AE3522" w:rsidRPr="00116688" w14:paraId="04E01F91" w14:textId="77777777" w:rsidTr="0025113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41A6C1E9" w14:textId="5C8B0985" w:rsidR="00AE3522" w:rsidRPr="00E30EAE" w:rsidRDefault="00AE3522" w:rsidP="00AE3522">
            <w:pPr>
              <w:spacing w:before="0" w:after="0" w:line="276" w:lineRule="auto"/>
              <w:jc w:val="left"/>
              <w:rPr>
                <w:sz w:val="20"/>
                <w:szCs w:val="20"/>
              </w:rPr>
            </w:pPr>
            <w:r w:rsidRPr="00E30EAE">
              <w:rPr>
                <w:sz w:val="20"/>
                <w:szCs w:val="20"/>
              </w:rPr>
              <w:t>Fabio Luciano Prates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3569D366" w14:textId="5B2A86CE" w:rsidR="00AE3522" w:rsidRPr="00116688" w:rsidRDefault="00AE3522" w:rsidP="00AE3522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Coordenador Técnico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37DFBC08" w14:textId="13BFBF78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116688">
              <w:rPr>
                <w:sz w:val="20"/>
                <w:szCs w:val="20"/>
              </w:rPr>
              <w:t>Eng. Civil</w:t>
            </w:r>
            <w:r w:rsidR="00E30EAE">
              <w:rPr>
                <w:sz w:val="20"/>
                <w:szCs w:val="20"/>
              </w:rPr>
              <w:t xml:space="preserve">, </w:t>
            </w:r>
            <w:proofErr w:type="spellStart"/>
            <w:r w:rsidR="00E30EAE">
              <w:rPr>
                <w:sz w:val="20"/>
                <w:szCs w:val="20"/>
              </w:rPr>
              <w:t>Esp</w:t>
            </w:r>
            <w:proofErr w:type="spellEnd"/>
          </w:p>
        </w:tc>
        <w:tc>
          <w:tcPr>
            <w:tcW w:w="1119" w:type="dxa"/>
            <w:shd w:val="clear" w:color="auto" w:fill="F2F2F2" w:themeFill="background1" w:themeFillShade="F2"/>
          </w:tcPr>
          <w:p w14:paraId="1D3D5FCA" w14:textId="3CC77654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CREA-MG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56909CE7" w14:textId="279EA28E" w:rsidR="00AE3522" w:rsidRPr="00116688" w:rsidRDefault="00AE3522" w:rsidP="00AE3522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AE3522">
              <w:rPr>
                <w:sz w:val="20"/>
                <w:szCs w:val="20"/>
              </w:rPr>
              <w:t>1407475231</w:t>
            </w:r>
          </w:p>
        </w:tc>
      </w:tr>
      <w:tr w:rsidR="00E30EAE" w:rsidRPr="00116688" w14:paraId="02041D8C" w14:textId="77777777" w:rsidTr="0025113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2527A265" w14:textId="5C855F18" w:rsidR="00E30EAE" w:rsidRPr="00E30EAE" w:rsidRDefault="00E30EAE" w:rsidP="00E30EAE">
            <w:pPr>
              <w:spacing w:before="0" w:after="0" w:line="276" w:lineRule="auto"/>
              <w:jc w:val="left"/>
              <w:rPr>
                <w:sz w:val="20"/>
                <w:szCs w:val="20"/>
              </w:rPr>
            </w:pPr>
            <w:r w:rsidRPr="00E30EAE">
              <w:rPr>
                <w:sz w:val="20"/>
                <w:szCs w:val="20"/>
              </w:rPr>
              <w:t>Carolina Oliveira Santos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7C8DB050" w14:textId="3D1DFB9E" w:rsidR="00E30EAE" w:rsidRPr="00116688" w:rsidRDefault="00E30EAE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Coordenadora Técnica</w:t>
            </w:r>
            <w:r w:rsidR="00790343">
              <w:rPr>
                <w:sz w:val="20"/>
                <w:szCs w:val="20"/>
              </w:rPr>
              <w:t xml:space="preserve"> Adjunta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62B1F308" w14:textId="1BD56CD2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Engª</w:t>
            </w:r>
            <w:proofErr w:type="spellEnd"/>
            <w:r>
              <w:rPr>
                <w:sz w:val="20"/>
                <w:szCs w:val="20"/>
              </w:rPr>
              <w:t xml:space="preserve">. Química, </w:t>
            </w:r>
            <w:proofErr w:type="spellStart"/>
            <w:r>
              <w:rPr>
                <w:sz w:val="20"/>
                <w:szCs w:val="20"/>
              </w:rPr>
              <w:t>Esp</w:t>
            </w:r>
            <w:proofErr w:type="spellEnd"/>
          </w:p>
        </w:tc>
        <w:tc>
          <w:tcPr>
            <w:tcW w:w="1119" w:type="dxa"/>
            <w:shd w:val="clear" w:color="auto" w:fill="F2F2F2" w:themeFill="background1" w:themeFillShade="F2"/>
          </w:tcPr>
          <w:p w14:paraId="5FC5716A" w14:textId="7492B1BF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CREA-MG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349CE4D9" w14:textId="247190F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30EAE">
              <w:rPr>
                <w:sz w:val="20"/>
                <w:szCs w:val="20"/>
              </w:rPr>
              <w:t>1410006255</w:t>
            </w:r>
          </w:p>
        </w:tc>
      </w:tr>
      <w:tr w:rsidR="00E30EAE" w:rsidRPr="00116688" w14:paraId="0A6C3DD0" w14:textId="77777777" w:rsidTr="0025113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72EE26A0" w14:textId="73C358DB" w:rsidR="00E30EAE" w:rsidRPr="00116688" w:rsidRDefault="00E30EAE" w:rsidP="00E30EAE">
            <w:pPr>
              <w:spacing w:before="0" w:after="0" w:line="276" w:lineRule="auto"/>
              <w:jc w:val="left"/>
              <w:rPr>
                <w:b w:val="0"/>
                <w:bCs w:val="0"/>
                <w:sz w:val="20"/>
                <w:szCs w:val="20"/>
              </w:rPr>
            </w:pPr>
            <w:r w:rsidRPr="0054224C">
              <w:rPr>
                <w:rFonts w:cs="Arial"/>
                <w:color w:val="000000"/>
                <w:sz w:val="20"/>
                <w:szCs w:val="20"/>
              </w:rPr>
              <w:t>Abmael de S. Lima Junior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354CACC2" w14:textId="63833BFA" w:rsidR="00E30EAE" w:rsidRPr="00116688" w:rsidRDefault="00E30EAE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Coordenador</w:t>
            </w:r>
            <w:r w:rsidRPr="0054224C">
              <w:rPr>
                <w:rFonts w:cs="Arial"/>
                <w:color w:val="000000"/>
                <w:sz w:val="20"/>
                <w:szCs w:val="20"/>
              </w:rPr>
              <w:t xml:space="preserve"> </w:t>
            </w:r>
            <w:r w:rsidR="00790343" w:rsidRPr="0054224C">
              <w:rPr>
                <w:rFonts w:cs="Arial"/>
                <w:color w:val="000000"/>
                <w:sz w:val="20"/>
                <w:szCs w:val="20"/>
              </w:rPr>
              <w:t>Técnic</w:t>
            </w:r>
            <w:r w:rsidR="00790343">
              <w:rPr>
                <w:rFonts w:cs="Arial"/>
                <w:color w:val="000000"/>
                <w:sz w:val="20"/>
                <w:szCs w:val="20"/>
              </w:rPr>
              <w:t>o Adjunto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598C56C8" w14:textId="0BB734F8" w:rsidR="00E30EAE" w:rsidRPr="00E30EAE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30EAE">
              <w:rPr>
                <w:rFonts w:cs="Arial"/>
                <w:sz w:val="20"/>
                <w:szCs w:val="20"/>
              </w:rPr>
              <w:t>Eng. Civil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77EA1B5B" w14:textId="0E77B835" w:rsidR="00E30EAE" w:rsidRPr="00E30EAE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30EAE">
              <w:rPr>
                <w:rFonts w:cs="Arial"/>
                <w:sz w:val="20"/>
                <w:szCs w:val="20"/>
              </w:rPr>
              <w:t>CREA-PE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6B28770E" w14:textId="21E27FE1" w:rsidR="00E30EAE" w:rsidRPr="00E30EAE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30EAE">
              <w:rPr>
                <w:rFonts w:cs="Arial"/>
                <w:sz w:val="20"/>
                <w:szCs w:val="20"/>
              </w:rPr>
              <w:t>1814414037</w:t>
            </w:r>
          </w:p>
        </w:tc>
      </w:tr>
      <w:tr w:rsidR="00E30EAE" w:rsidRPr="00E30EAE" w14:paraId="76031E59" w14:textId="77777777" w:rsidTr="00AE3522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8" w:type="dxa"/>
            <w:gridSpan w:val="5"/>
            <w:shd w:val="clear" w:color="auto" w:fill="95B3D7" w:themeFill="accent1" w:themeFillTint="99"/>
          </w:tcPr>
          <w:p w14:paraId="33CDB770" w14:textId="6B30AE0F" w:rsidR="00E30EAE" w:rsidRPr="00E30EAE" w:rsidRDefault="00E30EAE" w:rsidP="00E30EAE">
            <w:pPr>
              <w:spacing w:before="0" w:after="0" w:line="240" w:lineRule="auto"/>
              <w:jc w:val="left"/>
            </w:pPr>
            <w:r w:rsidRPr="00E30EAE">
              <w:t>EQUIPE DE ESPECIALISTAS</w:t>
            </w:r>
          </w:p>
        </w:tc>
      </w:tr>
      <w:tr w:rsidR="00E30EAE" w:rsidRPr="00116688" w14:paraId="791303B2" w14:textId="77777777" w:rsidTr="00B24DBE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70B0344A" w14:textId="352A26B2" w:rsidR="00E30EAE" w:rsidRPr="00E30EAE" w:rsidRDefault="00E30EAE" w:rsidP="00E30EAE">
            <w:pPr>
              <w:spacing w:before="0" w:after="0" w:line="276" w:lineRule="auto"/>
              <w:jc w:val="left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E30EAE">
              <w:rPr>
                <w:rFonts w:eastAsia="Times New Roman" w:cs="Arial"/>
                <w:sz w:val="20"/>
                <w:szCs w:val="20"/>
                <w:lang w:eastAsia="pt-BR"/>
              </w:rPr>
              <w:t>Alerson Falieri Suarez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32D2F3BE" w14:textId="6EFCF0B6" w:rsidR="00E30EAE" w:rsidRPr="00116688" w:rsidRDefault="00E30EAE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Especialista em Geoprocessamento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61DD9969" w14:textId="64928A39" w:rsidR="00E30EAE" w:rsidRPr="00116688" w:rsidRDefault="00790343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Geógrafo</w:t>
            </w:r>
            <w:r w:rsidR="00E30EAE">
              <w:rPr>
                <w:rFonts w:cs="Arial"/>
                <w:sz w:val="20"/>
                <w:szCs w:val="20"/>
              </w:rPr>
              <w:t xml:space="preserve">, </w:t>
            </w:r>
            <w:proofErr w:type="spellStart"/>
            <w:r w:rsidR="00E30EAE">
              <w:rPr>
                <w:rFonts w:cs="Arial"/>
                <w:sz w:val="20"/>
                <w:szCs w:val="20"/>
              </w:rPr>
              <w:t>MSc</w:t>
            </w:r>
            <w:proofErr w:type="spellEnd"/>
          </w:p>
        </w:tc>
        <w:tc>
          <w:tcPr>
            <w:tcW w:w="1119" w:type="dxa"/>
            <w:shd w:val="clear" w:color="auto" w:fill="F2F2F2" w:themeFill="background1" w:themeFillShade="F2"/>
          </w:tcPr>
          <w:p w14:paraId="0D5345BD" w14:textId="2D9083DE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CREA-BA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4EA7090C" w14:textId="6E16B0ED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ascii="Verdana" w:hAnsi="Verdana"/>
                <w:color w:val="363636"/>
                <w:sz w:val="17"/>
                <w:szCs w:val="17"/>
                <w:shd w:val="clear" w:color="auto" w:fill="FFFFFF"/>
              </w:rPr>
              <w:t>0507530381</w:t>
            </w:r>
          </w:p>
        </w:tc>
      </w:tr>
      <w:tr w:rsidR="00E30EAE" w:rsidRPr="00116688" w14:paraId="11A69494" w14:textId="77777777" w:rsidTr="00B24DBE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3B5602D2" w14:textId="77777777" w:rsidR="00E30EAE" w:rsidRPr="00E30EAE" w:rsidRDefault="00E30EAE" w:rsidP="00E30EAE">
            <w:pPr>
              <w:spacing w:before="0" w:after="0" w:line="276" w:lineRule="auto"/>
              <w:jc w:val="left"/>
              <w:rPr>
                <w:sz w:val="20"/>
                <w:szCs w:val="20"/>
              </w:rPr>
            </w:pPr>
            <w:r w:rsidRPr="00E30EAE">
              <w:rPr>
                <w:sz w:val="20"/>
                <w:szCs w:val="20"/>
              </w:rPr>
              <w:t>Carolina Oliveira Santos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6DB70395" w14:textId="718CD00C" w:rsidR="00E30EAE" w:rsidRPr="00116688" w:rsidRDefault="00E30EAE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Especialista em Recursos Hídricos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21116E68" w14:textId="65BC7C38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Engª</w:t>
            </w:r>
            <w:proofErr w:type="spellEnd"/>
            <w:r>
              <w:rPr>
                <w:sz w:val="20"/>
                <w:szCs w:val="20"/>
              </w:rPr>
              <w:t xml:space="preserve">. Química, </w:t>
            </w:r>
            <w:proofErr w:type="spellStart"/>
            <w:r>
              <w:rPr>
                <w:sz w:val="20"/>
                <w:szCs w:val="20"/>
              </w:rPr>
              <w:t>Esp</w:t>
            </w:r>
            <w:proofErr w:type="spellEnd"/>
          </w:p>
        </w:tc>
        <w:tc>
          <w:tcPr>
            <w:tcW w:w="1119" w:type="dxa"/>
            <w:shd w:val="clear" w:color="auto" w:fill="F2F2F2" w:themeFill="background1" w:themeFillShade="F2"/>
          </w:tcPr>
          <w:p w14:paraId="34C54840" w14:textId="7777777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CREA-MG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0F718922" w14:textId="7777777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E30EAE">
              <w:rPr>
                <w:sz w:val="20"/>
                <w:szCs w:val="20"/>
              </w:rPr>
              <w:t>1410006255</w:t>
            </w:r>
          </w:p>
        </w:tc>
      </w:tr>
      <w:tr w:rsidR="00E30EAE" w:rsidRPr="00116688" w14:paraId="2C02EE46" w14:textId="77777777" w:rsidTr="00B24DBE">
        <w:tblPrEx>
          <w:tblBorders>
            <w:top w:val="single" w:sz="8" w:space="0" w:color="4F81BD" w:themeColor="accent1"/>
            <w:left w:val="single" w:sz="8" w:space="0" w:color="4F81BD" w:themeColor="accent1"/>
            <w:bottom w:val="single" w:sz="8" w:space="0" w:color="4F81BD" w:themeColor="accent1"/>
            <w:right w:val="single" w:sz="8" w:space="0" w:color="4F81BD" w:themeColor="accent1"/>
            <w:insideH w:val="single" w:sz="8" w:space="0" w:color="4F81BD" w:themeColor="accent1"/>
            <w:insideV w:val="single" w:sz="8" w:space="0" w:color="4F81BD" w:themeColor="accent1"/>
          </w:tblBorders>
          <w:shd w:val="clear" w:color="auto" w:fill="auto"/>
        </w:tblPrEx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2F2F2" w:themeFill="background1" w:themeFillShade="F2"/>
          </w:tcPr>
          <w:p w14:paraId="1F6B6D76" w14:textId="77777777" w:rsidR="00E30EAE" w:rsidRPr="00116688" w:rsidRDefault="00E30EAE" w:rsidP="00E30EAE">
            <w:pPr>
              <w:spacing w:before="0" w:after="0" w:line="276" w:lineRule="auto"/>
              <w:jc w:val="left"/>
              <w:rPr>
                <w:rFonts w:eastAsia="Times New Roman" w:cs="Arial"/>
                <w:b w:val="0"/>
                <w:bCs w:val="0"/>
                <w:sz w:val="20"/>
                <w:szCs w:val="20"/>
                <w:lang w:eastAsia="pt-BR"/>
              </w:rPr>
            </w:pPr>
            <w:r w:rsidRPr="00116688">
              <w:rPr>
                <w:rFonts w:cs="Arial"/>
                <w:color w:val="000000"/>
                <w:sz w:val="20"/>
                <w:szCs w:val="20"/>
              </w:rPr>
              <w:t>Jullius Cesar F. Barros</w:t>
            </w:r>
          </w:p>
        </w:tc>
        <w:tc>
          <w:tcPr>
            <w:tcW w:w="242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2F2F2" w:themeFill="background1" w:themeFillShade="F2"/>
          </w:tcPr>
          <w:p w14:paraId="77530814" w14:textId="5F8D1020" w:rsidR="00E30EAE" w:rsidRPr="00116688" w:rsidRDefault="00E30EAE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116688">
              <w:rPr>
                <w:rFonts w:eastAsia="Times New Roman" w:cs="Arial"/>
                <w:sz w:val="20"/>
                <w:szCs w:val="20"/>
                <w:lang w:eastAsia="pt-BR"/>
              </w:rPr>
              <w:t xml:space="preserve">Esp. </w:t>
            </w:r>
            <w:r>
              <w:rPr>
                <w:rFonts w:eastAsia="Times New Roman" w:cs="Arial"/>
                <w:sz w:val="20"/>
                <w:szCs w:val="20"/>
                <w:lang w:eastAsia="pt-BR"/>
              </w:rPr>
              <w:t>em Custos e Orçamentação</w:t>
            </w:r>
          </w:p>
        </w:tc>
        <w:tc>
          <w:tcPr>
            <w:tcW w:w="200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2F2F2" w:themeFill="background1" w:themeFillShade="F2"/>
          </w:tcPr>
          <w:p w14:paraId="4769DAA8" w14:textId="7777777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116688">
              <w:rPr>
                <w:rFonts w:cs="Arial"/>
                <w:sz w:val="20"/>
                <w:szCs w:val="20"/>
              </w:rPr>
              <w:t>Eng. Civil</w:t>
            </w:r>
          </w:p>
        </w:tc>
        <w:tc>
          <w:tcPr>
            <w:tcW w:w="1119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2F2F2" w:themeFill="background1" w:themeFillShade="F2"/>
          </w:tcPr>
          <w:p w14:paraId="42F62E61" w14:textId="7777777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116688">
              <w:rPr>
                <w:rFonts w:cs="Arial"/>
                <w:sz w:val="20"/>
                <w:szCs w:val="20"/>
              </w:rPr>
              <w:t>CREA-PE</w:t>
            </w:r>
          </w:p>
        </w:tc>
        <w:tc>
          <w:tcPr>
            <w:tcW w:w="1254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2F2F2" w:themeFill="background1" w:themeFillShade="F2"/>
          </w:tcPr>
          <w:p w14:paraId="795E26C9" w14:textId="7777777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1817261649</w:t>
            </w:r>
          </w:p>
        </w:tc>
      </w:tr>
      <w:tr w:rsidR="00E30EAE" w:rsidRPr="00116688" w14:paraId="070047E2" w14:textId="77777777" w:rsidTr="00B24DBE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077BB3A6" w14:textId="31255FD7" w:rsidR="00E30EAE" w:rsidRPr="00116688" w:rsidRDefault="00E30EAE" w:rsidP="00E30EAE">
            <w:pPr>
              <w:spacing w:before="0" w:after="0" w:line="276" w:lineRule="auto"/>
              <w:jc w:val="left"/>
              <w:rPr>
                <w:rFonts w:eastAsia="Times New Roman" w:cs="Arial"/>
                <w:sz w:val="20"/>
                <w:szCs w:val="20"/>
                <w:lang w:eastAsia="pt-BR"/>
              </w:rPr>
            </w:pPr>
            <w:bookmarkStart w:id="48" w:name="_Hlk71023445"/>
            <w:r>
              <w:rPr>
                <w:rFonts w:eastAsia="Times New Roman" w:cs="Arial"/>
                <w:sz w:val="20"/>
                <w:szCs w:val="20"/>
                <w:lang w:eastAsia="pt-BR"/>
              </w:rPr>
              <w:t xml:space="preserve">Fernandes Alves </w:t>
            </w:r>
            <w:r w:rsidR="00B24DBE">
              <w:rPr>
                <w:rFonts w:eastAsia="Times New Roman" w:cs="Arial"/>
                <w:sz w:val="20"/>
                <w:szCs w:val="20"/>
                <w:lang w:eastAsia="pt-BR"/>
              </w:rPr>
              <w:t xml:space="preserve">de </w:t>
            </w:r>
            <w:r>
              <w:rPr>
                <w:rFonts w:eastAsia="Times New Roman" w:cs="Arial"/>
                <w:sz w:val="20"/>
                <w:szCs w:val="20"/>
                <w:lang w:eastAsia="pt-BR"/>
              </w:rPr>
              <w:t>Oliveira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2FA78DF8" w14:textId="4294E816" w:rsidR="00E30EAE" w:rsidRPr="00116688" w:rsidRDefault="00E30EAE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sz w:val="20"/>
                <w:szCs w:val="20"/>
                <w:lang w:eastAsia="pt-BR"/>
              </w:rPr>
              <w:t xml:space="preserve">Esp. em </w:t>
            </w:r>
            <w:r w:rsidR="008958D4">
              <w:rPr>
                <w:rFonts w:eastAsia="Times New Roman" w:cs="Arial"/>
                <w:sz w:val="20"/>
                <w:szCs w:val="20"/>
                <w:lang w:eastAsia="pt-BR"/>
              </w:rPr>
              <w:t>Projetos de Estradas Rurais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49FE3271" w14:textId="1B4C9137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Eng. Civil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37E2009A" w14:textId="61F24209" w:rsidR="00E30EAE" w:rsidRPr="00116688" w:rsidRDefault="00E30EA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CREA-PE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743DEED5" w14:textId="509CD33B" w:rsidR="00E30EAE" w:rsidRPr="00116688" w:rsidRDefault="00B24DBE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B24DBE">
              <w:rPr>
                <w:rFonts w:cs="Arial"/>
                <w:sz w:val="20"/>
                <w:szCs w:val="20"/>
              </w:rPr>
              <w:t>1810129125</w:t>
            </w:r>
          </w:p>
        </w:tc>
      </w:tr>
      <w:tr w:rsidR="008958D4" w:rsidRPr="00116688" w14:paraId="1E8C06B4" w14:textId="77777777" w:rsidTr="00B24DBE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40B58C0A" w14:textId="33BDDD60" w:rsidR="008958D4" w:rsidRDefault="008958D4" w:rsidP="00E30EAE">
            <w:pPr>
              <w:spacing w:before="0" w:after="0" w:line="276" w:lineRule="auto"/>
              <w:jc w:val="left"/>
              <w:rPr>
                <w:rFonts w:eastAsia="Times New Roman" w:cs="Arial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sz w:val="20"/>
                <w:szCs w:val="20"/>
                <w:lang w:eastAsia="pt-BR"/>
              </w:rPr>
              <w:t>Roseane Karla S</w:t>
            </w:r>
            <w:r w:rsidR="004C4C01">
              <w:rPr>
                <w:rFonts w:eastAsia="Times New Roman" w:cs="Arial"/>
                <w:sz w:val="20"/>
                <w:szCs w:val="20"/>
                <w:lang w:eastAsia="pt-BR"/>
              </w:rPr>
              <w:t>.</w:t>
            </w:r>
            <w:r>
              <w:rPr>
                <w:rFonts w:eastAsia="Times New Roman" w:cs="Arial"/>
                <w:sz w:val="20"/>
                <w:szCs w:val="20"/>
                <w:lang w:eastAsia="pt-BR"/>
              </w:rPr>
              <w:t xml:space="preserve"> da Silva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0FCA2FA1" w14:textId="30EF63A7" w:rsidR="008958D4" w:rsidRDefault="008958D4" w:rsidP="00E30EAE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sz w:val="20"/>
                <w:szCs w:val="20"/>
                <w:lang w:eastAsia="pt-BR"/>
              </w:rPr>
              <w:t xml:space="preserve">Esp. em Meio Ambiente 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5A91FEB7" w14:textId="0B5660FC" w:rsidR="008958D4" w:rsidRPr="00116688" w:rsidRDefault="008958D4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Engª</w:t>
            </w:r>
            <w:proofErr w:type="spellEnd"/>
            <w:r>
              <w:rPr>
                <w:sz w:val="20"/>
                <w:szCs w:val="20"/>
              </w:rPr>
              <w:t>.</w:t>
            </w:r>
            <w:r>
              <w:rPr>
                <w:rFonts w:cs="Arial"/>
                <w:sz w:val="20"/>
                <w:szCs w:val="20"/>
              </w:rPr>
              <w:t xml:space="preserve"> Florestal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2DE59A68" w14:textId="490AA88B" w:rsidR="008958D4" w:rsidRPr="00116688" w:rsidRDefault="008958D4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CREA-PE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5C615F25" w14:textId="06A2F086" w:rsidR="008958D4" w:rsidRPr="00B24DBE" w:rsidRDefault="008958D4" w:rsidP="00E30EAE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1805622099</w:t>
            </w:r>
          </w:p>
        </w:tc>
      </w:tr>
      <w:bookmarkEnd w:id="48"/>
      <w:tr w:rsidR="00B24DBE" w:rsidRPr="00116688" w14:paraId="36870226" w14:textId="77777777" w:rsidTr="005019AB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66F46C1A" w14:textId="77777777" w:rsidR="00B24DBE" w:rsidRPr="00E30EAE" w:rsidRDefault="00B24DBE" w:rsidP="005019AB">
            <w:pPr>
              <w:spacing w:before="0" w:after="0" w:line="276" w:lineRule="auto"/>
              <w:jc w:val="left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E30EAE">
              <w:rPr>
                <w:rFonts w:eastAsia="Times New Roman" w:cs="Arial"/>
                <w:sz w:val="20"/>
                <w:szCs w:val="20"/>
                <w:lang w:eastAsia="pt-BR"/>
              </w:rPr>
              <w:t>Giovana Bueno Alves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49E41163" w14:textId="77777777" w:rsidR="00B24DBE" w:rsidRPr="00116688" w:rsidRDefault="00B24DBE" w:rsidP="005019AB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116688">
              <w:rPr>
                <w:rFonts w:cs="Arial"/>
                <w:sz w:val="20"/>
                <w:szCs w:val="20"/>
              </w:rPr>
              <w:t>Apoio aos Especialistas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4D7BEB0A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proofErr w:type="spellStart"/>
            <w:r>
              <w:rPr>
                <w:rFonts w:cs="Arial"/>
                <w:sz w:val="20"/>
                <w:szCs w:val="20"/>
              </w:rPr>
              <w:t>Engª</w:t>
            </w:r>
            <w:proofErr w:type="spellEnd"/>
            <w:r>
              <w:rPr>
                <w:rFonts w:cs="Arial"/>
                <w:sz w:val="20"/>
                <w:szCs w:val="20"/>
              </w:rPr>
              <w:t>. Civil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25F4C3F0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CREA-PE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3A0D97D8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B24DBE">
              <w:rPr>
                <w:rFonts w:cs="Arial"/>
                <w:sz w:val="20"/>
                <w:szCs w:val="20"/>
              </w:rPr>
              <w:t>1819052044</w:t>
            </w:r>
          </w:p>
        </w:tc>
      </w:tr>
      <w:tr w:rsidR="00B24DBE" w:rsidRPr="00116688" w14:paraId="212F3798" w14:textId="77777777" w:rsidTr="005019AB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746A4CFC" w14:textId="77777777" w:rsidR="00B24DBE" w:rsidRPr="00116688" w:rsidRDefault="00B24DBE" w:rsidP="005019AB">
            <w:pPr>
              <w:spacing w:before="0" w:after="0" w:line="276" w:lineRule="auto"/>
              <w:jc w:val="left"/>
              <w:rPr>
                <w:rFonts w:eastAsia="Times New Roman" w:cs="Arial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sz w:val="20"/>
                <w:szCs w:val="20"/>
                <w:lang w:eastAsia="pt-BR"/>
              </w:rPr>
              <w:t>Hugo Montenegro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2D184FF1" w14:textId="278D94C5" w:rsidR="00B24DBE" w:rsidRPr="00116688" w:rsidRDefault="009700B7" w:rsidP="005019AB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Especialista em Projetos Hidroambientais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18BF95B6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Eng. Agrícola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08DF33B3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CREA-PE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75CEFF90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B24DBE">
              <w:rPr>
                <w:rFonts w:cs="Arial"/>
                <w:sz w:val="20"/>
                <w:szCs w:val="20"/>
              </w:rPr>
              <w:t>1819780171</w:t>
            </w:r>
          </w:p>
        </w:tc>
      </w:tr>
      <w:tr w:rsidR="00B24DBE" w:rsidRPr="00116688" w14:paraId="4933744A" w14:textId="77777777" w:rsidTr="005019AB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2B74747F" w14:textId="77777777" w:rsidR="00B24DBE" w:rsidRPr="00116688" w:rsidRDefault="00B24DBE" w:rsidP="005019AB">
            <w:pPr>
              <w:spacing w:before="0" w:after="0" w:line="276" w:lineRule="auto"/>
              <w:jc w:val="left"/>
              <w:rPr>
                <w:rFonts w:eastAsia="Times New Roman" w:cs="Arial"/>
                <w:b w:val="0"/>
                <w:bCs w:val="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sz w:val="20"/>
                <w:szCs w:val="20"/>
                <w:lang w:eastAsia="pt-BR"/>
              </w:rPr>
              <w:t>Walter Lucena Arcoverde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2DA60168" w14:textId="77777777" w:rsidR="00B24DBE" w:rsidRPr="00116688" w:rsidRDefault="00B24DBE" w:rsidP="005019AB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>
              <w:rPr>
                <w:rFonts w:cs="Arial"/>
                <w:sz w:val="20"/>
                <w:szCs w:val="20"/>
              </w:rPr>
              <w:t>Analista de SIG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5490C161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Técnico em Geoprocessamento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505794D5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4AF58D1D" w14:textId="77777777" w:rsidR="00B24DBE" w:rsidRPr="00116688" w:rsidRDefault="00B24DBE" w:rsidP="005019AB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116688">
              <w:rPr>
                <w:rFonts w:cs="Arial"/>
                <w:sz w:val="20"/>
                <w:szCs w:val="20"/>
              </w:rPr>
              <w:t>-</w:t>
            </w:r>
          </w:p>
        </w:tc>
      </w:tr>
      <w:tr w:rsidR="00454584" w:rsidRPr="00116688" w14:paraId="7F9CD8F9" w14:textId="77777777" w:rsidTr="00AE3522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8" w:type="dxa"/>
            <w:gridSpan w:val="5"/>
            <w:shd w:val="clear" w:color="auto" w:fill="95B3D7" w:themeFill="accent1" w:themeFillTint="99"/>
          </w:tcPr>
          <w:p w14:paraId="223252BD" w14:textId="646BB4AE" w:rsidR="00454584" w:rsidRPr="00116688" w:rsidRDefault="00454584" w:rsidP="00454584">
            <w:pPr>
              <w:spacing w:before="0" w:after="0" w:line="240" w:lineRule="auto"/>
              <w:jc w:val="left"/>
            </w:pPr>
            <w:r>
              <w:t>EQUIPE COMPLEMENTAR E DE APOIO</w:t>
            </w:r>
          </w:p>
        </w:tc>
      </w:tr>
      <w:tr w:rsidR="00454584" w:rsidRPr="00116688" w14:paraId="34738CBC" w14:textId="77777777" w:rsidTr="005019AB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2CAE7FFE" w14:textId="0BF416E3" w:rsidR="00454584" w:rsidRPr="00B24DBE" w:rsidRDefault="00454584" w:rsidP="00454584">
            <w:pPr>
              <w:spacing w:before="0" w:after="0" w:line="276" w:lineRule="auto"/>
              <w:jc w:val="left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B24DBE">
              <w:rPr>
                <w:rFonts w:eastAsia="Times New Roman" w:cs="Arial"/>
                <w:sz w:val="20"/>
                <w:szCs w:val="20"/>
                <w:lang w:eastAsia="pt-BR"/>
              </w:rPr>
              <w:t>A definir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3D70F775" w14:textId="0ABA3F38" w:rsidR="00454584" w:rsidRPr="00116688" w:rsidRDefault="00454584" w:rsidP="00454584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sz w:val="20"/>
                <w:szCs w:val="20"/>
                <w:lang w:eastAsia="pt-BR"/>
              </w:rPr>
              <w:t>Técnicos de Campo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31D22895" w14:textId="2743171F" w:rsidR="00454584" w:rsidRPr="00116688" w:rsidRDefault="00454584" w:rsidP="00454584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Técnico Nível Médio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666BB73D" w14:textId="02B5E82E" w:rsidR="00454584" w:rsidRPr="00116688" w:rsidRDefault="00454584" w:rsidP="00454584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4D619A91" w14:textId="1798CF08" w:rsidR="00454584" w:rsidRPr="00116688" w:rsidRDefault="00454584" w:rsidP="00454584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</w:tr>
      <w:tr w:rsidR="00000A8F" w:rsidRPr="00116688" w14:paraId="2F7931F4" w14:textId="77777777" w:rsidTr="005019AB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65758084" w14:textId="56AE71FB" w:rsidR="00000A8F" w:rsidRPr="007E7E40" w:rsidRDefault="00000A8F" w:rsidP="007E7E40">
            <w:pPr>
              <w:spacing w:before="0" w:after="0" w:line="240" w:lineRule="auto"/>
              <w:jc w:val="left"/>
              <w:rPr>
                <w:rFonts w:ascii="Segoe UI" w:eastAsia="Times New Roman" w:hAnsi="Segoe UI" w:cs="Segoe UI"/>
                <w:sz w:val="21"/>
                <w:szCs w:val="21"/>
                <w:lang w:eastAsia="pt-BR"/>
              </w:rPr>
            </w:pPr>
            <w:r w:rsidRPr="00454584">
              <w:rPr>
                <w:rFonts w:ascii="Segoe UI" w:eastAsia="Times New Roman" w:hAnsi="Segoe UI" w:cs="Segoe UI"/>
                <w:sz w:val="21"/>
                <w:szCs w:val="21"/>
                <w:lang w:eastAsia="pt-BR"/>
              </w:rPr>
              <w:t>Antônio D</w:t>
            </w:r>
            <w:r w:rsidR="004C4C01">
              <w:rPr>
                <w:rFonts w:ascii="Segoe UI" w:eastAsia="Times New Roman" w:hAnsi="Segoe UI" w:cs="Segoe UI"/>
                <w:sz w:val="21"/>
                <w:szCs w:val="21"/>
                <w:lang w:eastAsia="pt-BR"/>
              </w:rPr>
              <w:t>.</w:t>
            </w:r>
            <w:r w:rsidRPr="00454584">
              <w:rPr>
                <w:rFonts w:ascii="Segoe UI" w:eastAsia="Times New Roman" w:hAnsi="Segoe UI" w:cs="Segoe UI"/>
                <w:sz w:val="21"/>
                <w:szCs w:val="21"/>
                <w:lang w:eastAsia="pt-BR"/>
              </w:rPr>
              <w:t xml:space="preserve"> de Oliveira Neto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67D035CC" w14:textId="3967278B" w:rsidR="00000A8F" w:rsidRDefault="00000A8F" w:rsidP="00000A8F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116688">
              <w:rPr>
                <w:rFonts w:cs="Arial"/>
                <w:sz w:val="20"/>
                <w:szCs w:val="20"/>
              </w:rPr>
              <w:t>Apoio aos Especialistas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39ACB7E3" w14:textId="4564CBB3" w:rsidR="00000A8F" w:rsidRDefault="00000A8F" w:rsidP="00000A8F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Estagiário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32176512" w14:textId="491FF4EF" w:rsidR="00000A8F" w:rsidRDefault="00251135" w:rsidP="00000A8F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468D22B4" w14:textId="6A044811" w:rsidR="00000A8F" w:rsidRDefault="00251135" w:rsidP="00000A8F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</w:tr>
      <w:tr w:rsidR="00000A8F" w:rsidRPr="00116688" w14:paraId="2C47C8CF" w14:textId="77777777" w:rsidTr="005019AB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05" w:type="dxa"/>
            <w:shd w:val="clear" w:color="auto" w:fill="F2F2F2" w:themeFill="background1" w:themeFillShade="F2"/>
          </w:tcPr>
          <w:p w14:paraId="189DC065" w14:textId="500952AA" w:rsidR="00000A8F" w:rsidRPr="004C4C01" w:rsidRDefault="00000A8F" w:rsidP="004C4C01">
            <w:pPr>
              <w:spacing w:before="0" w:after="0" w:line="240" w:lineRule="auto"/>
              <w:jc w:val="left"/>
              <w:rPr>
                <w:rFonts w:ascii="Segoe UI" w:eastAsia="Times New Roman" w:hAnsi="Segoe UI" w:cs="Segoe UI"/>
                <w:sz w:val="21"/>
                <w:szCs w:val="21"/>
                <w:lang w:eastAsia="pt-BR"/>
              </w:rPr>
            </w:pPr>
            <w:proofErr w:type="spellStart"/>
            <w:r>
              <w:rPr>
                <w:rFonts w:eastAsia="Times New Roman" w:cs="Arial"/>
                <w:sz w:val="20"/>
                <w:szCs w:val="20"/>
                <w:lang w:eastAsia="pt-BR"/>
              </w:rPr>
              <w:t>Rik</w:t>
            </w:r>
            <w:proofErr w:type="spellEnd"/>
            <w:r>
              <w:rPr>
                <w:rFonts w:eastAsia="Times New Roman" w:cs="Arial"/>
                <w:sz w:val="20"/>
                <w:szCs w:val="20"/>
                <w:lang w:eastAsia="pt-BR"/>
              </w:rPr>
              <w:t xml:space="preserve"> </w:t>
            </w:r>
            <w:r>
              <w:rPr>
                <w:rFonts w:ascii="Segoe UI" w:eastAsia="Times New Roman" w:hAnsi="Segoe UI" w:cs="Segoe UI"/>
                <w:sz w:val="21"/>
                <w:szCs w:val="21"/>
                <w:lang w:eastAsia="pt-BR"/>
              </w:rPr>
              <w:t>Ferreira Alves</w:t>
            </w:r>
          </w:p>
        </w:tc>
        <w:tc>
          <w:tcPr>
            <w:tcW w:w="2425" w:type="dxa"/>
            <w:shd w:val="clear" w:color="auto" w:fill="F2F2F2" w:themeFill="background1" w:themeFillShade="F2"/>
          </w:tcPr>
          <w:p w14:paraId="76EAB269" w14:textId="1FB89C50" w:rsidR="00000A8F" w:rsidRDefault="00000A8F" w:rsidP="00000A8F">
            <w:pPr>
              <w:spacing w:before="0" w:after="0" w:line="276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Arial"/>
                <w:sz w:val="20"/>
                <w:szCs w:val="20"/>
                <w:lang w:eastAsia="pt-BR"/>
              </w:rPr>
            </w:pPr>
            <w:r w:rsidRPr="00116688">
              <w:rPr>
                <w:rFonts w:cs="Arial"/>
                <w:sz w:val="20"/>
                <w:szCs w:val="20"/>
              </w:rPr>
              <w:t>Apoio aos Especialistas</w:t>
            </w:r>
          </w:p>
        </w:tc>
        <w:tc>
          <w:tcPr>
            <w:tcW w:w="2005" w:type="dxa"/>
            <w:shd w:val="clear" w:color="auto" w:fill="F2F2F2" w:themeFill="background1" w:themeFillShade="F2"/>
          </w:tcPr>
          <w:p w14:paraId="24CB708A" w14:textId="0851665C" w:rsidR="00000A8F" w:rsidRDefault="00000A8F" w:rsidP="00000A8F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Estagiário</w:t>
            </w:r>
          </w:p>
        </w:tc>
        <w:tc>
          <w:tcPr>
            <w:tcW w:w="1119" w:type="dxa"/>
            <w:shd w:val="clear" w:color="auto" w:fill="F2F2F2" w:themeFill="background1" w:themeFillShade="F2"/>
          </w:tcPr>
          <w:p w14:paraId="2BA9247E" w14:textId="414DACD0" w:rsidR="00000A8F" w:rsidRDefault="00251135" w:rsidP="00000A8F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254" w:type="dxa"/>
            <w:shd w:val="clear" w:color="auto" w:fill="F2F2F2" w:themeFill="background1" w:themeFillShade="F2"/>
          </w:tcPr>
          <w:p w14:paraId="12E9BEC2" w14:textId="5BEB6BF8" w:rsidR="00000A8F" w:rsidRDefault="00251135" w:rsidP="00000A8F">
            <w:pPr>
              <w:spacing w:before="0" w:after="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</w:tr>
    </w:tbl>
    <w:p w14:paraId="437F2E94" w14:textId="77777777" w:rsidR="00AE3522" w:rsidRDefault="00AE3522" w:rsidP="009E04A2">
      <w:pPr>
        <w:rPr>
          <w:rFonts w:eastAsiaTheme="minorHAnsi"/>
        </w:rPr>
      </w:pPr>
    </w:p>
    <w:p w14:paraId="487CEFD8" w14:textId="77777777" w:rsidR="008E1134" w:rsidRDefault="008E1134" w:rsidP="00380042">
      <w:pPr>
        <w:spacing w:after="240" w:line="240" w:lineRule="auto"/>
        <w:rPr>
          <w:rFonts w:eastAsiaTheme="minorHAnsi"/>
        </w:rPr>
      </w:pPr>
    </w:p>
    <w:p w14:paraId="0C9BF195" w14:textId="1AF19886" w:rsidR="008E1134" w:rsidRDefault="008E1134" w:rsidP="009C0E58">
      <w:pPr>
        <w:spacing w:after="240" w:line="240" w:lineRule="auto"/>
        <w:jc w:val="center"/>
        <w:rPr>
          <w:rFonts w:eastAsiaTheme="minorHAnsi"/>
        </w:rPr>
        <w:sectPr w:rsidR="008E1134" w:rsidSect="00C15C32">
          <w:headerReference w:type="default" r:id="rId34"/>
          <w:footerReference w:type="default" r:id="rId35"/>
          <w:pgSz w:w="11907" w:h="16840" w:code="9"/>
          <w:pgMar w:top="1701" w:right="851" w:bottom="851" w:left="1418" w:header="567" w:footer="1134" w:gutter="0"/>
          <w:cols w:space="720"/>
          <w:docGrid w:linePitch="326"/>
        </w:sectPr>
      </w:pPr>
    </w:p>
    <w:p w14:paraId="47E8B782" w14:textId="77777777" w:rsidR="006D0184" w:rsidRDefault="006D0184" w:rsidP="006D0184">
      <w:pPr>
        <w:keepNext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552DDF01" wp14:editId="6274BA2A">
            <wp:extent cx="7433953" cy="5555916"/>
            <wp:effectExtent l="0" t="0" r="0" b="698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05" t="7375" r="9448" b="7057"/>
                    <a:stretch/>
                  </pic:blipFill>
                  <pic:spPr bwMode="auto">
                    <a:xfrm>
                      <a:off x="0" y="0"/>
                      <a:ext cx="7441349" cy="556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030AA1" w14:textId="58C2D829" w:rsidR="00222863" w:rsidRPr="006D0184" w:rsidRDefault="006D0184" w:rsidP="006D0184">
      <w:pPr>
        <w:spacing w:before="0" w:after="0" w:line="276" w:lineRule="auto"/>
        <w:jc w:val="center"/>
        <w:rPr>
          <w:sz w:val="20"/>
          <w:szCs w:val="18"/>
        </w:rPr>
        <w:sectPr w:rsidR="00222863" w:rsidRPr="006D0184" w:rsidSect="00C7084F">
          <w:headerReference w:type="default" r:id="rId37"/>
          <w:footerReference w:type="default" r:id="rId38"/>
          <w:pgSz w:w="16840" w:h="11907" w:orient="landscape" w:code="9"/>
          <w:pgMar w:top="851" w:right="851" w:bottom="1418" w:left="1701" w:header="567" w:footer="1134" w:gutter="0"/>
          <w:cols w:space="720"/>
          <w:docGrid w:linePitch="326"/>
        </w:sectPr>
      </w:pPr>
      <w:bookmarkStart w:id="49" w:name="_Ref76031561"/>
      <w:bookmarkStart w:id="50" w:name="_Toc76032221"/>
      <w:r w:rsidRPr="006D0184">
        <w:rPr>
          <w:sz w:val="20"/>
          <w:szCs w:val="18"/>
        </w:rPr>
        <w:t xml:space="preserve">Figura </w:t>
      </w:r>
      <w:r>
        <w:rPr>
          <w:sz w:val="20"/>
          <w:szCs w:val="18"/>
        </w:rPr>
        <w:fldChar w:fldCharType="begin"/>
      </w:r>
      <w:r>
        <w:rPr>
          <w:sz w:val="20"/>
          <w:szCs w:val="18"/>
        </w:rPr>
        <w:instrText xml:space="preserve"> STYLEREF 1 \s </w:instrText>
      </w:r>
      <w:r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>
        <w:rPr>
          <w:sz w:val="20"/>
          <w:szCs w:val="18"/>
        </w:rPr>
        <w:fldChar w:fldCharType="end"/>
      </w:r>
      <w:r>
        <w:rPr>
          <w:sz w:val="20"/>
          <w:szCs w:val="18"/>
        </w:rPr>
        <w:t>.</w:t>
      </w:r>
      <w:r>
        <w:rPr>
          <w:sz w:val="20"/>
          <w:szCs w:val="18"/>
        </w:rPr>
        <w:fldChar w:fldCharType="begin"/>
      </w:r>
      <w:r>
        <w:rPr>
          <w:sz w:val="20"/>
          <w:szCs w:val="18"/>
        </w:rPr>
        <w:instrText xml:space="preserve"> SEQ Figura \* ARABIC \s 1 </w:instrText>
      </w:r>
      <w:r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2</w:t>
      </w:r>
      <w:r>
        <w:rPr>
          <w:sz w:val="20"/>
          <w:szCs w:val="18"/>
        </w:rPr>
        <w:fldChar w:fldCharType="end"/>
      </w:r>
      <w:bookmarkEnd w:id="49"/>
      <w:r w:rsidRPr="006D0184">
        <w:rPr>
          <w:sz w:val="20"/>
          <w:szCs w:val="18"/>
        </w:rPr>
        <w:t xml:space="preserve"> </w:t>
      </w:r>
      <w:r>
        <w:rPr>
          <w:sz w:val="20"/>
          <w:szCs w:val="18"/>
        </w:rPr>
        <w:t>-</w:t>
      </w:r>
      <w:r w:rsidR="00C7084F" w:rsidRPr="006D0184">
        <w:rPr>
          <w:sz w:val="20"/>
          <w:szCs w:val="18"/>
        </w:rPr>
        <w:t xml:space="preserve"> Organograma da Equipe Técnica</w:t>
      </w:r>
      <w:bookmarkEnd w:id="50"/>
    </w:p>
    <w:p w14:paraId="041F48FF" w14:textId="77777777" w:rsidR="006D0184" w:rsidRDefault="00222863" w:rsidP="006D0184">
      <w:pPr>
        <w:keepNext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41AF4253" wp14:editId="69C44938">
            <wp:extent cx="6620824" cy="7992094"/>
            <wp:effectExtent l="0" t="0" r="8890" b="9525"/>
            <wp:docPr id="105939925" name="Imagem 105939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8" t="21545" r="6268" b="4069"/>
                    <a:stretch/>
                  </pic:blipFill>
                  <pic:spPr bwMode="auto">
                    <a:xfrm>
                      <a:off x="0" y="0"/>
                      <a:ext cx="6628505" cy="800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3D9130" w14:textId="6D99CFF5" w:rsidR="009C0E58" w:rsidRPr="006D0184" w:rsidRDefault="006D0184" w:rsidP="006D0184">
      <w:pPr>
        <w:spacing w:before="0" w:after="0" w:line="276" w:lineRule="auto"/>
        <w:jc w:val="center"/>
        <w:rPr>
          <w:sz w:val="20"/>
          <w:szCs w:val="18"/>
        </w:rPr>
      </w:pPr>
      <w:bookmarkStart w:id="51" w:name="_Ref76031520"/>
      <w:bookmarkStart w:id="52" w:name="_Toc76032222"/>
      <w:r w:rsidRPr="006D0184">
        <w:rPr>
          <w:sz w:val="20"/>
          <w:szCs w:val="18"/>
        </w:rPr>
        <w:t xml:space="preserve">Figura </w:t>
      </w:r>
      <w:r>
        <w:rPr>
          <w:sz w:val="20"/>
          <w:szCs w:val="18"/>
        </w:rPr>
        <w:fldChar w:fldCharType="begin"/>
      </w:r>
      <w:r>
        <w:rPr>
          <w:sz w:val="20"/>
          <w:szCs w:val="18"/>
        </w:rPr>
        <w:instrText xml:space="preserve"> STYLEREF 1 \s </w:instrText>
      </w:r>
      <w:r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>
        <w:rPr>
          <w:sz w:val="20"/>
          <w:szCs w:val="18"/>
        </w:rPr>
        <w:fldChar w:fldCharType="end"/>
      </w:r>
      <w:r>
        <w:rPr>
          <w:sz w:val="20"/>
          <w:szCs w:val="18"/>
        </w:rPr>
        <w:t>.</w:t>
      </w:r>
      <w:r>
        <w:rPr>
          <w:sz w:val="20"/>
          <w:szCs w:val="18"/>
        </w:rPr>
        <w:fldChar w:fldCharType="begin"/>
      </w:r>
      <w:r>
        <w:rPr>
          <w:sz w:val="20"/>
          <w:szCs w:val="18"/>
        </w:rPr>
        <w:instrText xml:space="preserve"> SEQ Figura \* ARABIC \s 1 </w:instrText>
      </w:r>
      <w:r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>
        <w:rPr>
          <w:sz w:val="20"/>
          <w:szCs w:val="18"/>
        </w:rPr>
        <w:fldChar w:fldCharType="end"/>
      </w:r>
      <w:bookmarkEnd w:id="51"/>
      <w:r w:rsidR="00222863" w:rsidRPr="00000A8F">
        <w:rPr>
          <w:sz w:val="20"/>
          <w:szCs w:val="18"/>
        </w:rPr>
        <w:t xml:space="preserve"> </w:t>
      </w:r>
      <w:r>
        <w:rPr>
          <w:sz w:val="20"/>
          <w:szCs w:val="18"/>
        </w:rPr>
        <w:t>-</w:t>
      </w:r>
      <w:r w:rsidR="00222863" w:rsidRPr="00000A8F">
        <w:rPr>
          <w:sz w:val="20"/>
          <w:szCs w:val="18"/>
        </w:rPr>
        <w:t xml:space="preserve"> Fluxograma das Atividades</w:t>
      </w:r>
      <w:bookmarkEnd w:id="52"/>
    </w:p>
    <w:p w14:paraId="77010922" w14:textId="77777777" w:rsidR="00694E77" w:rsidRPr="006D0184" w:rsidRDefault="00694E77" w:rsidP="00222863">
      <w:pPr>
        <w:spacing w:before="0" w:after="0" w:line="276" w:lineRule="auto"/>
        <w:jc w:val="center"/>
        <w:rPr>
          <w:sz w:val="20"/>
          <w:szCs w:val="18"/>
        </w:rPr>
        <w:sectPr w:rsidR="00694E77" w:rsidRPr="006D0184" w:rsidSect="00222863">
          <w:headerReference w:type="default" r:id="rId40"/>
          <w:footerReference w:type="default" r:id="rId41"/>
          <w:pgSz w:w="11907" w:h="16840" w:code="9"/>
          <w:pgMar w:top="851" w:right="1418" w:bottom="1701" w:left="851" w:header="567" w:footer="1134" w:gutter="0"/>
          <w:cols w:space="720"/>
          <w:docGrid w:linePitch="326"/>
        </w:sectPr>
      </w:pPr>
    </w:p>
    <w:p w14:paraId="3F8CB084" w14:textId="1C4DFD99" w:rsidR="006D0184" w:rsidRDefault="005A7ECA" w:rsidP="006D0184">
      <w:pPr>
        <w:keepNext/>
        <w:spacing w:before="0"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4E4EB3B7" wp14:editId="7D08E095">
            <wp:extent cx="7783038" cy="5528983"/>
            <wp:effectExtent l="19050" t="19050" r="27940" b="1460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95" t="5822" r="4232" b="6086"/>
                    <a:stretch/>
                  </pic:blipFill>
                  <pic:spPr bwMode="auto">
                    <a:xfrm>
                      <a:off x="0" y="0"/>
                      <a:ext cx="7794985" cy="5537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6E4749" w14:textId="79FE8D86" w:rsidR="009C0E58" w:rsidRPr="006D0184" w:rsidRDefault="006D0184" w:rsidP="006D0184">
      <w:pPr>
        <w:spacing w:before="0" w:after="0" w:line="276" w:lineRule="auto"/>
        <w:jc w:val="center"/>
        <w:rPr>
          <w:sz w:val="20"/>
          <w:szCs w:val="18"/>
        </w:rPr>
      </w:pPr>
      <w:bookmarkStart w:id="53" w:name="_Ref76031535"/>
      <w:bookmarkStart w:id="54" w:name="_Toc76032223"/>
      <w:r w:rsidRPr="006D0184">
        <w:rPr>
          <w:sz w:val="20"/>
          <w:szCs w:val="18"/>
        </w:rPr>
        <w:t xml:space="preserve">Figura </w:t>
      </w:r>
      <w:r w:rsidRPr="006D0184">
        <w:rPr>
          <w:sz w:val="20"/>
          <w:szCs w:val="18"/>
        </w:rPr>
        <w:fldChar w:fldCharType="begin"/>
      </w:r>
      <w:r w:rsidRPr="006D0184">
        <w:rPr>
          <w:sz w:val="20"/>
          <w:szCs w:val="18"/>
        </w:rPr>
        <w:instrText xml:space="preserve"> STYLEREF 1 \s </w:instrText>
      </w:r>
      <w:r w:rsidRPr="006D0184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 w:rsidRPr="006D0184">
        <w:rPr>
          <w:sz w:val="20"/>
          <w:szCs w:val="18"/>
        </w:rPr>
        <w:fldChar w:fldCharType="end"/>
      </w:r>
      <w:r w:rsidRPr="006D0184">
        <w:rPr>
          <w:sz w:val="20"/>
          <w:szCs w:val="18"/>
        </w:rPr>
        <w:t>.</w:t>
      </w:r>
      <w:r w:rsidRPr="006D0184">
        <w:rPr>
          <w:sz w:val="20"/>
          <w:szCs w:val="18"/>
        </w:rPr>
        <w:fldChar w:fldCharType="begin"/>
      </w:r>
      <w:r w:rsidRPr="006D0184">
        <w:rPr>
          <w:sz w:val="20"/>
          <w:szCs w:val="18"/>
        </w:rPr>
        <w:instrText xml:space="preserve"> SEQ Figura \* ARABIC \s 1 </w:instrText>
      </w:r>
      <w:r w:rsidRPr="006D0184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4</w:t>
      </w:r>
      <w:r w:rsidRPr="006D0184">
        <w:rPr>
          <w:sz w:val="20"/>
          <w:szCs w:val="18"/>
        </w:rPr>
        <w:fldChar w:fldCharType="end"/>
      </w:r>
      <w:bookmarkEnd w:id="53"/>
      <w:r w:rsidR="00694E77" w:rsidRPr="006D0184">
        <w:rPr>
          <w:sz w:val="20"/>
          <w:szCs w:val="18"/>
        </w:rPr>
        <w:t xml:space="preserve"> - Cronograma Físico de Execução</w:t>
      </w:r>
      <w:bookmarkEnd w:id="54"/>
    </w:p>
    <w:p w14:paraId="466B9566" w14:textId="4169D071" w:rsidR="009C0E58" w:rsidRPr="006D0184" w:rsidRDefault="009C0E58" w:rsidP="00222863">
      <w:pPr>
        <w:spacing w:before="0" w:after="0" w:line="276" w:lineRule="auto"/>
        <w:jc w:val="center"/>
        <w:rPr>
          <w:sz w:val="20"/>
          <w:szCs w:val="18"/>
        </w:rPr>
        <w:sectPr w:rsidR="009C0E58" w:rsidRPr="006D0184" w:rsidSect="00C7084F">
          <w:headerReference w:type="default" r:id="rId43"/>
          <w:footerReference w:type="default" r:id="rId44"/>
          <w:pgSz w:w="16840" w:h="11907" w:orient="landscape" w:code="9"/>
          <w:pgMar w:top="851" w:right="851" w:bottom="1418" w:left="1701" w:header="567" w:footer="1134" w:gutter="0"/>
          <w:cols w:space="720"/>
          <w:docGrid w:linePitch="326"/>
        </w:sectPr>
      </w:pPr>
    </w:p>
    <w:p w14:paraId="2D198F8D" w14:textId="280385D8" w:rsidR="00F8699A" w:rsidRPr="00584136" w:rsidRDefault="00F8699A" w:rsidP="00584136">
      <w:pPr>
        <w:pStyle w:val="Ttulo2"/>
      </w:pPr>
      <w:bookmarkStart w:id="55" w:name="_Toc76032209"/>
      <w:r w:rsidRPr="00584136">
        <w:lastRenderedPageBreak/>
        <w:t>Produtos Esperados e Forma de Apresentação</w:t>
      </w:r>
      <w:bookmarkEnd w:id="55"/>
    </w:p>
    <w:p w14:paraId="6A7A9DDF" w14:textId="309B798B" w:rsidR="009337BA" w:rsidRDefault="009337BA" w:rsidP="00584136">
      <w:r>
        <w:t>De acordo com o T</w:t>
      </w:r>
      <w:r w:rsidR="00584136">
        <w:t>ermo de Referência</w:t>
      </w:r>
      <w:r>
        <w:t>, os produtos esperados são: Diagnóstico da bacia;</w:t>
      </w:r>
      <w:r w:rsidR="00EE08A4">
        <w:t xml:space="preserve"> </w:t>
      </w:r>
      <w:r>
        <w:t>Minuta do projeto de engenharia; Projeto de Engenharia;</w:t>
      </w:r>
      <w:r w:rsidR="00EE08A4">
        <w:t xml:space="preserve"> </w:t>
      </w:r>
      <w:r>
        <w:t>Memória de quantitativos, orçamento, cronograma e cotações;</w:t>
      </w:r>
      <w:r w:rsidR="00EE08A4">
        <w:t xml:space="preserve"> </w:t>
      </w:r>
      <w:r>
        <w:t>Cadastro dos proprietários.</w:t>
      </w:r>
    </w:p>
    <w:p w14:paraId="21194F07" w14:textId="5D947330" w:rsidR="00584136" w:rsidRPr="00000A8F" w:rsidRDefault="00584136" w:rsidP="00584136">
      <w:pPr>
        <w:rPr>
          <w:rFonts w:cs="Arial"/>
          <w:szCs w:val="24"/>
          <w:shd w:val="clear" w:color="auto" w:fill="FAF9F8"/>
        </w:rPr>
      </w:pPr>
      <w:r w:rsidRPr="00000A8F">
        <w:rPr>
          <w:szCs w:val="24"/>
        </w:rPr>
        <w:t>A forma de apresentação dos produtos será impressa</w:t>
      </w:r>
      <w:r w:rsidR="00EE08A4" w:rsidRPr="00000A8F">
        <w:rPr>
          <w:szCs w:val="24"/>
        </w:rPr>
        <w:t xml:space="preserve"> e com uma cópia eletrônica, sendo que os documentos impressos serão encadernados </w:t>
      </w:r>
      <w:r w:rsidRPr="00000A8F">
        <w:rPr>
          <w:szCs w:val="24"/>
        </w:rPr>
        <w:t xml:space="preserve">em </w:t>
      </w:r>
      <w:r w:rsidR="00EE08A4" w:rsidRPr="00000A8F">
        <w:rPr>
          <w:rFonts w:cs="Arial"/>
          <w:szCs w:val="24"/>
          <w:shd w:val="clear" w:color="auto" w:fill="FAF9F8"/>
        </w:rPr>
        <w:t xml:space="preserve">capa dura ou </w:t>
      </w:r>
      <w:r w:rsidRPr="00000A8F">
        <w:rPr>
          <w:rFonts w:cs="Arial"/>
          <w:szCs w:val="24"/>
          <w:shd w:val="clear" w:color="auto" w:fill="FAF9F8"/>
        </w:rPr>
        <w:t>em espiral.</w:t>
      </w:r>
    </w:p>
    <w:p w14:paraId="28B36275" w14:textId="3E391D4E" w:rsidR="000441A0" w:rsidRPr="00EE08A4" w:rsidRDefault="009337BA" w:rsidP="00584136">
      <w:r w:rsidRPr="00EE08A4">
        <w:t>O</w:t>
      </w:r>
      <w:r w:rsidR="00EE08A4" w:rsidRPr="00EE08A4">
        <w:t xml:space="preserve"> Diagnóstico da bacia e a Minuta do projeto de engenharia </w:t>
      </w:r>
      <w:r w:rsidR="00790343" w:rsidRPr="00EE08A4">
        <w:t>ser</w:t>
      </w:r>
      <w:r w:rsidR="00790343">
        <w:t xml:space="preserve">ão </w:t>
      </w:r>
      <w:r w:rsidR="00EE08A4" w:rsidRPr="00EE08A4">
        <w:t>apresentado</w:t>
      </w:r>
      <w:r w:rsidR="00790343">
        <w:t>s</w:t>
      </w:r>
      <w:r w:rsidR="00EE08A4" w:rsidRPr="00EE08A4">
        <w:t xml:space="preserve"> à Codevasf em duas vias impressas e uma cópia eletrônica. Após aprovação, será apresentado o Projeto de Engenharia, em três vias impressas e uma cópia eletrônica, para análise da </w:t>
      </w:r>
      <w:r w:rsidR="00790343">
        <w:t>Codevasf</w:t>
      </w:r>
      <w:r w:rsidR="00790343" w:rsidRPr="00EE08A4">
        <w:t xml:space="preserve"> </w:t>
      </w:r>
      <w:r w:rsidR="00EE08A4" w:rsidRPr="00EE08A4">
        <w:t xml:space="preserve">em um prazo de 15 (quinze) dias. </w:t>
      </w:r>
    </w:p>
    <w:p w14:paraId="44BB7228" w14:textId="5E495F71" w:rsidR="00EE08A4" w:rsidRDefault="00EE08A4" w:rsidP="00584136">
      <w:r w:rsidRPr="00EE08A4">
        <w:t xml:space="preserve">Aprovado o Projeto de Engenharia, no prazo de 15 (quinze) dias, a TPF apresentará </w:t>
      </w:r>
      <w:r w:rsidR="00351C98" w:rsidRPr="00EE08A4">
        <w:t>a memória de quantitativos, composições, cotações, especificações e orçamento analítico dos serviços em três vias</w:t>
      </w:r>
      <w:r w:rsidRPr="00EE08A4">
        <w:t xml:space="preserve"> impressas </w:t>
      </w:r>
      <w:r w:rsidR="00351C98" w:rsidRPr="00EE08A4">
        <w:t>e uma cópia eletrônica em planilha</w:t>
      </w:r>
      <w:r w:rsidRPr="00EE08A4">
        <w:t xml:space="preserve">, podendo o prazo de apresentação supracitado ser alterado para 30 (trinta) dias no caso de </w:t>
      </w:r>
      <w:r w:rsidR="00351C98" w:rsidRPr="00EE08A4">
        <w:t xml:space="preserve">estruturas que demandam projetos estruturais ou geotécnicos detalhados. </w:t>
      </w:r>
    </w:p>
    <w:p w14:paraId="57C13671" w14:textId="63C1A68D" w:rsidR="007069A6" w:rsidRPr="00BE6DFF" w:rsidRDefault="007069A6" w:rsidP="007069A6">
      <w:pPr>
        <w:rPr>
          <w:noProof/>
          <w:lang w:eastAsia="fr-FR"/>
        </w:rPr>
      </w:pPr>
      <w:r w:rsidRPr="00BE6DFF">
        <w:rPr>
          <w:noProof/>
          <w:lang w:eastAsia="fr-FR"/>
        </w:rPr>
        <w:t xml:space="preserve">Na </w:t>
      </w:r>
      <w:r w:rsidR="00F4118F" w:rsidRPr="00F4118F">
        <w:rPr>
          <w:b/>
          <w:bCs/>
          <w:noProof/>
          <w:lang w:eastAsia="fr-FR"/>
        </w:rPr>
        <w:fldChar w:fldCharType="begin"/>
      </w:r>
      <w:r w:rsidR="00F4118F" w:rsidRPr="00F4118F">
        <w:rPr>
          <w:b/>
          <w:bCs/>
          <w:noProof/>
          <w:lang w:eastAsia="fr-FR"/>
        </w:rPr>
        <w:instrText xml:space="preserve"> REF _Ref70686857 \h </w:instrText>
      </w:r>
      <w:r w:rsidR="00F4118F">
        <w:rPr>
          <w:b/>
          <w:bCs/>
          <w:noProof/>
          <w:lang w:eastAsia="fr-FR"/>
        </w:rPr>
        <w:instrText xml:space="preserve"> \* MERGEFORMAT </w:instrText>
      </w:r>
      <w:r w:rsidR="00F4118F" w:rsidRPr="00F4118F">
        <w:rPr>
          <w:b/>
          <w:bCs/>
          <w:noProof/>
          <w:lang w:eastAsia="fr-FR"/>
        </w:rPr>
      </w:r>
      <w:r w:rsidR="00F4118F" w:rsidRPr="00F4118F">
        <w:rPr>
          <w:b/>
          <w:bCs/>
          <w:noProof/>
          <w:lang w:eastAsia="fr-FR"/>
        </w:rPr>
        <w:fldChar w:fldCharType="separate"/>
      </w:r>
      <w:r w:rsidR="006D0E92" w:rsidRPr="006D0E92">
        <w:rPr>
          <w:b/>
          <w:bCs/>
        </w:rPr>
        <w:t xml:space="preserve">Tabela </w:t>
      </w:r>
      <w:r w:rsidR="006D0E92" w:rsidRPr="006D0E92">
        <w:rPr>
          <w:b/>
          <w:bCs/>
          <w:noProof/>
        </w:rPr>
        <w:t>3.2</w:t>
      </w:r>
      <w:r w:rsidR="00F4118F" w:rsidRPr="00F4118F">
        <w:rPr>
          <w:b/>
          <w:bCs/>
          <w:noProof/>
          <w:lang w:eastAsia="fr-FR"/>
        </w:rPr>
        <w:fldChar w:fldCharType="end"/>
      </w:r>
      <w:r w:rsidR="00F4118F">
        <w:rPr>
          <w:noProof/>
          <w:lang w:eastAsia="fr-FR"/>
        </w:rPr>
        <w:t xml:space="preserve"> </w:t>
      </w:r>
      <w:r w:rsidRPr="00BE6DFF">
        <w:rPr>
          <w:noProof/>
          <w:lang w:eastAsia="fr-FR"/>
        </w:rPr>
        <w:t xml:space="preserve">apresenta-se a relação dos produtos a serem entregues no decorrer do desenvolvimento dos trabalhos, bem como </w:t>
      </w:r>
      <w:r>
        <w:rPr>
          <w:noProof/>
          <w:lang w:eastAsia="fr-FR"/>
        </w:rPr>
        <w:t>seu percentual de pagamento</w:t>
      </w:r>
      <w:r w:rsidRPr="00BE6DFF">
        <w:rPr>
          <w:noProof/>
          <w:lang w:eastAsia="fr-FR"/>
        </w:rPr>
        <w:t>.</w:t>
      </w:r>
    </w:p>
    <w:p w14:paraId="1179D659" w14:textId="572DBF35" w:rsidR="00F4118F" w:rsidRPr="006D0184" w:rsidRDefault="00F4118F" w:rsidP="006D0184">
      <w:pPr>
        <w:spacing w:before="0" w:after="0" w:line="276" w:lineRule="auto"/>
        <w:jc w:val="center"/>
        <w:rPr>
          <w:sz w:val="20"/>
          <w:szCs w:val="18"/>
        </w:rPr>
      </w:pPr>
      <w:bookmarkStart w:id="56" w:name="_Ref70686857"/>
      <w:bookmarkStart w:id="57" w:name="_Toc76032214"/>
      <w:r w:rsidRPr="006D0184">
        <w:rPr>
          <w:sz w:val="20"/>
          <w:szCs w:val="18"/>
        </w:rPr>
        <w:t xml:space="preserve">Tabela </w:t>
      </w:r>
      <w:r w:rsidRPr="006D0184">
        <w:rPr>
          <w:sz w:val="20"/>
          <w:szCs w:val="18"/>
        </w:rPr>
        <w:fldChar w:fldCharType="begin"/>
      </w:r>
      <w:r w:rsidRPr="006D0184">
        <w:rPr>
          <w:sz w:val="20"/>
          <w:szCs w:val="18"/>
        </w:rPr>
        <w:instrText xml:space="preserve"> STYLEREF 1 \s </w:instrText>
      </w:r>
      <w:r w:rsidRPr="006D0184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3</w:t>
      </w:r>
      <w:r w:rsidRPr="006D0184">
        <w:rPr>
          <w:sz w:val="20"/>
          <w:szCs w:val="18"/>
        </w:rPr>
        <w:fldChar w:fldCharType="end"/>
      </w:r>
      <w:r w:rsidRPr="006D0184">
        <w:rPr>
          <w:sz w:val="20"/>
          <w:szCs w:val="18"/>
        </w:rPr>
        <w:t>.</w:t>
      </w:r>
      <w:r w:rsidRPr="006D0184">
        <w:rPr>
          <w:sz w:val="20"/>
          <w:szCs w:val="18"/>
        </w:rPr>
        <w:fldChar w:fldCharType="begin"/>
      </w:r>
      <w:r w:rsidRPr="006D0184">
        <w:rPr>
          <w:sz w:val="20"/>
          <w:szCs w:val="18"/>
        </w:rPr>
        <w:instrText xml:space="preserve"> SEQ Tabela \* ARABIC \s 1 </w:instrText>
      </w:r>
      <w:r w:rsidRPr="006D0184">
        <w:rPr>
          <w:sz w:val="20"/>
          <w:szCs w:val="18"/>
        </w:rPr>
        <w:fldChar w:fldCharType="separate"/>
      </w:r>
      <w:r w:rsidR="006D0E92">
        <w:rPr>
          <w:noProof/>
          <w:sz w:val="20"/>
          <w:szCs w:val="18"/>
        </w:rPr>
        <w:t>2</w:t>
      </w:r>
      <w:r w:rsidRPr="006D0184">
        <w:rPr>
          <w:sz w:val="20"/>
          <w:szCs w:val="18"/>
        </w:rPr>
        <w:fldChar w:fldCharType="end"/>
      </w:r>
      <w:bookmarkEnd w:id="56"/>
      <w:r w:rsidRPr="006D0184">
        <w:rPr>
          <w:sz w:val="20"/>
          <w:szCs w:val="18"/>
        </w:rPr>
        <w:t xml:space="preserve"> </w:t>
      </w:r>
      <w:r w:rsidR="006D0184">
        <w:rPr>
          <w:sz w:val="20"/>
          <w:szCs w:val="18"/>
        </w:rPr>
        <w:t>-</w:t>
      </w:r>
      <w:r w:rsidRPr="006D0184">
        <w:rPr>
          <w:sz w:val="20"/>
          <w:szCs w:val="18"/>
        </w:rPr>
        <w:t xml:space="preserve"> Produtos a Serem Entregues</w:t>
      </w:r>
      <w:bookmarkEnd w:id="57"/>
    </w:p>
    <w:tbl>
      <w:tblPr>
        <w:tblStyle w:val="Tabelacomgrade"/>
        <w:tblW w:w="0" w:type="auto"/>
        <w:jc w:val="center"/>
        <w:tblBorders>
          <w:top w:val="single" w:sz="12" w:space="0" w:color="FFFFFF" w:themeColor="background1"/>
          <w:left w:val="single" w:sz="12" w:space="0" w:color="FFFFFF" w:themeColor="background1"/>
          <w:bottom w:val="single" w:sz="12" w:space="0" w:color="FFFFFF" w:themeColor="background1"/>
          <w:right w:val="single" w:sz="12" w:space="0" w:color="FFFFFF" w:themeColor="background1"/>
          <w:insideH w:val="single" w:sz="12" w:space="0" w:color="FFFFFF" w:themeColor="background1"/>
          <w:insideV w:val="single" w:sz="12" w:space="0" w:color="FFFFFF" w:themeColor="background1"/>
        </w:tblBorders>
        <w:tblLook w:val="04A0" w:firstRow="1" w:lastRow="0" w:firstColumn="1" w:lastColumn="0" w:noHBand="0" w:noVBand="1"/>
      </w:tblPr>
      <w:tblGrid>
        <w:gridCol w:w="1536"/>
        <w:gridCol w:w="7096"/>
        <w:gridCol w:w="976"/>
      </w:tblGrid>
      <w:tr w:rsidR="007069A6" w:rsidRPr="00BE6DFF" w14:paraId="10297810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244061" w:themeFill="accent1" w:themeFillShade="80"/>
            <w:vAlign w:val="center"/>
          </w:tcPr>
          <w:p w14:paraId="6217FB98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b/>
                <w:bCs/>
                <w:noProof/>
              </w:rPr>
            </w:pPr>
            <w:r w:rsidRPr="00BE6DFF">
              <w:rPr>
                <w:b/>
                <w:bCs/>
                <w:noProof/>
              </w:rPr>
              <w:t>PRODUTO</w:t>
            </w:r>
          </w:p>
        </w:tc>
        <w:tc>
          <w:tcPr>
            <w:tcW w:w="7096" w:type="dxa"/>
            <w:shd w:val="clear" w:color="auto" w:fill="244061" w:themeFill="accent1" w:themeFillShade="80"/>
            <w:vAlign w:val="center"/>
          </w:tcPr>
          <w:p w14:paraId="4D1BEF4D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b/>
                <w:bCs/>
                <w:noProof/>
              </w:rPr>
            </w:pPr>
            <w:r w:rsidRPr="00BE6DFF">
              <w:rPr>
                <w:b/>
                <w:bCs/>
                <w:noProof/>
              </w:rPr>
              <w:t>DESCRIÇÃO</w:t>
            </w:r>
          </w:p>
        </w:tc>
        <w:tc>
          <w:tcPr>
            <w:tcW w:w="976" w:type="dxa"/>
            <w:shd w:val="clear" w:color="auto" w:fill="244061" w:themeFill="accent1" w:themeFillShade="80"/>
            <w:vAlign w:val="center"/>
          </w:tcPr>
          <w:p w14:paraId="43B84B31" w14:textId="660C71C4" w:rsidR="007069A6" w:rsidRPr="00BE6DFF" w:rsidRDefault="00F4118F" w:rsidP="00F4118F">
            <w:pPr>
              <w:spacing w:before="0" w:after="0" w:line="240" w:lineRule="auto"/>
              <w:jc w:val="center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>%</w:t>
            </w:r>
          </w:p>
        </w:tc>
      </w:tr>
      <w:tr w:rsidR="007069A6" w:rsidRPr="00BE6DFF" w14:paraId="552E8A1F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F2F2F2" w:themeFill="background1" w:themeFillShade="F2"/>
            <w:vAlign w:val="center"/>
          </w:tcPr>
          <w:p w14:paraId="21EFA873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noProof/>
              </w:rPr>
            </w:pPr>
            <w:r w:rsidRPr="00BE6DFF">
              <w:rPr>
                <w:noProof/>
              </w:rPr>
              <w:t>Produto 1</w:t>
            </w:r>
          </w:p>
        </w:tc>
        <w:tc>
          <w:tcPr>
            <w:tcW w:w="7096" w:type="dxa"/>
            <w:shd w:val="clear" w:color="auto" w:fill="F2F2F2" w:themeFill="background1" w:themeFillShade="F2"/>
            <w:vAlign w:val="center"/>
          </w:tcPr>
          <w:p w14:paraId="021E04D2" w14:textId="77777777" w:rsidR="007069A6" w:rsidRPr="00BE6DFF" w:rsidRDefault="007069A6" w:rsidP="00F4118F">
            <w:pPr>
              <w:spacing w:before="0" w:after="0" w:line="240" w:lineRule="auto"/>
              <w:jc w:val="left"/>
              <w:rPr>
                <w:noProof/>
              </w:rPr>
            </w:pPr>
            <w:r w:rsidRPr="00BE6DFF">
              <w:rPr>
                <w:noProof/>
              </w:rPr>
              <w:t>Plano de Trabalho</w:t>
            </w:r>
          </w:p>
        </w:tc>
        <w:tc>
          <w:tcPr>
            <w:tcW w:w="976" w:type="dxa"/>
            <w:shd w:val="clear" w:color="auto" w:fill="F2F2F2" w:themeFill="background1" w:themeFillShade="F2"/>
            <w:vAlign w:val="center"/>
          </w:tcPr>
          <w:p w14:paraId="54AB92E0" w14:textId="0D965E34" w:rsidR="007069A6" w:rsidRPr="00BE6DFF" w:rsidRDefault="00F4118F" w:rsidP="00F4118F">
            <w:pPr>
              <w:spacing w:before="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>-</w:t>
            </w:r>
          </w:p>
        </w:tc>
      </w:tr>
      <w:tr w:rsidR="007069A6" w:rsidRPr="00BE6DFF" w14:paraId="749CE7AB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F2F2F2" w:themeFill="background1" w:themeFillShade="F2"/>
            <w:vAlign w:val="center"/>
          </w:tcPr>
          <w:p w14:paraId="7575A392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noProof/>
              </w:rPr>
            </w:pPr>
            <w:r w:rsidRPr="00BE6DFF">
              <w:rPr>
                <w:noProof/>
              </w:rPr>
              <w:t>Produto 2</w:t>
            </w:r>
          </w:p>
        </w:tc>
        <w:tc>
          <w:tcPr>
            <w:tcW w:w="7096" w:type="dxa"/>
            <w:shd w:val="clear" w:color="auto" w:fill="F2F2F2" w:themeFill="background1" w:themeFillShade="F2"/>
            <w:vAlign w:val="center"/>
          </w:tcPr>
          <w:p w14:paraId="3D110FDA" w14:textId="401EC021" w:rsidR="007069A6" w:rsidRPr="00BE6DFF" w:rsidRDefault="00F4118F" w:rsidP="00F4118F">
            <w:pPr>
              <w:spacing w:before="0" w:after="0" w:line="240" w:lineRule="auto"/>
              <w:jc w:val="left"/>
              <w:rPr>
                <w:noProof/>
              </w:rPr>
            </w:pPr>
            <w:r>
              <w:rPr>
                <w:noProof/>
              </w:rPr>
              <w:t>Diagnóstico</w:t>
            </w:r>
          </w:p>
        </w:tc>
        <w:tc>
          <w:tcPr>
            <w:tcW w:w="976" w:type="dxa"/>
            <w:shd w:val="clear" w:color="auto" w:fill="F2F2F2" w:themeFill="background1" w:themeFillShade="F2"/>
            <w:vAlign w:val="center"/>
          </w:tcPr>
          <w:p w14:paraId="5299E2C1" w14:textId="02607873" w:rsidR="007069A6" w:rsidRPr="00BE6DFF" w:rsidRDefault="00F4118F" w:rsidP="00F4118F">
            <w:pPr>
              <w:spacing w:before="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>10,00</w:t>
            </w:r>
          </w:p>
        </w:tc>
      </w:tr>
      <w:tr w:rsidR="007069A6" w:rsidRPr="00BE6DFF" w14:paraId="63FF61CC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F2F2F2" w:themeFill="background1" w:themeFillShade="F2"/>
            <w:vAlign w:val="center"/>
          </w:tcPr>
          <w:p w14:paraId="427077FE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noProof/>
              </w:rPr>
            </w:pPr>
            <w:r w:rsidRPr="00BE6DFF">
              <w:rPr>
                <w:noProof/>
              </w:rPr>
              <w:t>Produto 3</w:t>
            </w:r>
          </w:p>
        </w:tc>
        <w:tc>
          <w:tcPr>
            <w:tcW w:w="7096" w:type="dxa"/>
            <w:shd w:val="clear" w:color="auto" w:fill="F2F2F2" w:themeFill="background1" w:themeFillShade="F2"/>
            <w:vAlign w:val="center"/>
          </w:tcPr>
          <w:p w14:paraId="6FB82243" w14:textId="76BD7BCA" w:rsidR="007069A6" w:rsidRPr="00BE6DFF" w:rsidRDefault="00F4118F" w:rsidP="00F4118F">
            <w:pPr>
              <w:spacing w:before="0" w:after="0" w:line="240" w:lineRule="auto"/>
              <w:jc w:val="left"/>
              <w:rPr>
                <w:noProof/>
              </w:rPr>
            </w:pPr>
            <w:r w:rsidRPr="00F4118F">
              <w:rPr>
                <w:noProof/>
              </w:rPr>
              <w:t>Minuta do Projeto de Engenharia</w:t>
            </w:r>
          </w:p>
        </w:tc>
        <w:tc>
          <w:tcPr>
            <w:tcW w:w="976" w:type="dxa"/>
            <w:shd w:val="clear" w:color="auto" w:fill="F2F2F2" w:themeFill="background1" w:themeFillShade="F2"/>
            <w:vAlign w:val="center"/>
          </w:tcPr>
          <w:p w14:paraId="06076020" w14:textId="14CE10A2" w:rsidR="007069A6" w:rsidRPr="00BE6DFF" w:rsidRDefault="00F4118F" w:rsidP="00F4118F">
            <w:pPr>
              <w:spacing w:before="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>10,00</w:t>
            </w:r>
          </w:p>
        </w:tc>
      </w:tr>
      <w:tr w:rsidR="007069A6" w:rsidRPr="00BE6DFF" w14:paraId="51F2B235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F2F2F2" w:themeFill="background1" w:themeFillShade="F2"/>
            <w:vAlign w:val="center"/>
          </w:tcPr>
          <w:p w14:paraId="5757B576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noProof/>
              </w:rPr>
            </w:pPr>
            <w:r w:rsidRPr="00BE6DFF">
              <w:rPr>
                <w:noProof/>
              </w:rPr>
              <w:t>Produto 4</w:t>
            </w:r>
          </w:p>
        </w:tc>
        <w:tc>
          <w:tcPr>
            <w:tcW w:w="7096" w:type="dxa"/>
            <w:shd w:val="clear" w:color="auto" w:fill="F2F2F2" w:themeFill="background1" w:themeFillShade="F2"/>
            <w:vAlign w:val="center"/>
          </w:tcPr>
          <w:p w14:paraId="5AD94E5A" w14:textId="0E61B9D0" w:rsidR="007069A6" w:rsidRPr="00BE6DFF" w:rsidRDefault="00F4118F" w:rsidP="00F4118F">
            <w:pPr>
              <w:spacing w:before="0" w:after="0" w:line="240" w:lineRule="auto"/>
              <w:jc w:val="left"/>
              <w:rPr>
                <w:noProof/>
              </w:rPr>
            </w:pPr>
            <w:r w:rsidRPr="00F4118F">
              <w:rPr>
                <w:noProof/>
              </w:rPr>
              <w:t>Cadastro das Propriedades</w:t>
            </w:r>
          </w:p>
        </w:tc>
        <w:tc>
          <w:tcPr>
            <w:tcW w:w="976" w:type="dxa"/>
            <w:shd w:val="clear" w:color="auto" w:fill="F2F2F2" w:themeFill="background1" w:themeFillShade="F2"/>
            <w:vAlign w:val="center"/>
          </w:tcPr>
          <w:p w14:paraId="5D9FAE68" w14:textId="4B1F62B1" w:rsidR="007069A6" w:rsidRPr="00BE6DFF" w:rsidRDefault="00F4118F" w:rsidP="00F4118F">
            <w:pPr>
              <w:spacing w:before="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>10,00</w:t>
            </w:r>
          </w:p>
        </w:tc>
      </w:tr>
      <w:tr w:rsidR="007069A6" w:rsidRPr="00BE6DFF" w14:paraId="6CFDD47F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F2F2F2" w:themeFill="background1" w:themeFillShade="F2"/>
            <w:vAlign w:val="center"/>
          </w:tcPr>
          <w:p w14:paraId="66AB80B4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noProof/>
              </w:rPr>
            </w:pPr>
            <w:r w:rsidRPr="00BE6DFF">
              <w:rPr>
                <w:noProof/>
              </w:rPr>
              <w:t>Produto 5</w:t>
            </w:r>
          </w:p>
        </w:tc>
        <w:tc>
          <w:tcPr>
            <w:tcW w:w="7096" w:type="dxa"/>
            <w:shd w:val="clear" w:color="auto" w:fill="F2F2F2" w:themeFill="background1" w:themeFillShade="F2"/>
            <w:vAlign w:val="center"/>
          </w:tcPr>
          <w:p w14:paraId="5C757758" w14:textId="74467C2A" w:rsidR="007069A6" w:rsidRPr="00BE6DFF" w:rsidRDefault="00F4118F" w:rsidP="00F4118F">
            <w:pPr>
              <w:spacing w:before="0" w:after="0" w:line="240" w:lineRule="auto"/>
              <w:jc w:val="left"/>
              <w:rPr>
                <w:noProof/>
              </w:rPr>
            </w:pPr>
            <w:r w:rsidRPr="00F4118F">
              <w:rPr>
                <w:noProof/>
              </w:rPr>
              <w:t>Projeto de Engenharia</w:t>
            </w:r>
          </w:p>
        </w:tc>
        <w:tc>
          <w:tcPr>
            <w:tcW w:w="976" w:type="dxa"/>
            <w:shd w:val="clear" w:color="auto" w:fill="F2F2F2" w:themeFill="background1" w:themeFillShade="F2"/>
            <w:vAlign w:val="center"/>
          </w:tcPr>
          <w:p w14:paraId="217051C6" w14:textId="34C9DD33" w:rsidR="007069A6" w:rsidRPr="00BE6DFF" w:rsidRDefault="00F4118F" w:rsidP="00F4118F">
            <w:pPr>
              <w:spacing w:before="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>50,00</w:t>
            </w:r>
          </w:p>
        </w:tc>
      </w:tr>
      <w:tr w:rsidR="007069A6" w:rsidRPr="00BE6DFF" w14:paraId="622DB73C" w14:textId="77777777" w:rsidTr="00F4118F">
        <w:trPr>
          <w:trHeight w:val="454"/>
          <w:jc w:val="center"/>
        </w:trPr>
        <w:tc>
          <w:tcPr>
            <w:tcW w:w="1536" w:type="dxa"/>
            <w:shd w:val="clear" w:color="auto" w:fill="F2F2F2" w:themeFill="background1" w:themeFillShade="F2"/>
            <w:vAlign w:val="center"/>
          </w:tcPr>
          <w:p w14:paraId="60CDF57C" w14:textId="77777777" w:rsidR="007069A6" w:rsidRPr="00BE6DFF" w:rsidRDefault="007069A6" w:rsidP="00F4118F">
            <w:pPr>
              <w:spacing w:before="0" w:after="0" w:line="240" w:lineRule="auto"/>
              <w:jc w:val="center"/>
              <w:rPr>
                <w:noProof/>
              </w:rPr>
            </w:pPr>
            <w:r w:rsidRPr="00BE6DFF">
              <w:rPr>
                <w:noProof/>
              </w:rPr>
              <w:t>Produto 6</w:t>
            </w:r>
          </w:p>
        </w:tc>
        <w:tc>
          <w:tcPr>
            <w:tcW w:w="7096" w:type="dxa"/>
            <w:shd w:val="clear" w:color="auto" w:fill="F2F2F2" w:themeFill="background1" w:themeFillShade="F2"/>
            <w:vAlign w:val="center"/>
          </w:tcPr>
          <w:p w14:paraId="584F7EDF" w14:textId="0CE908E9" w:rsidR="007069A6" w:rsidRPr="00BE6DFF" w:rsidRDefault="00F4118F" w:rsidP="00F4118F">
            <w:pPr>
              <w:spacing w:before="0" w:after="0" w:line="240" w:lineRule="auto"/>
              <w:jc w:val="left"/>
              <w:rPr>
                <w:noProof/>
              </w:rPr>
            </w:pPr>
            <w:r w:rsidRPr="00F4118F">
              <w:rPr>
                <w:noProof/>
              </w:rPr>
              <w:t>Memória de Quantitativos, Orçamento, Cronograma e Cotações</w:t>
            </w:r>
          </w:p>
        </w:tc>
        <w:tc>
          <w:tcPr>
            <w:tcW w:w="976" w:type="dxa"/>
            <w:shd w:val="clear" w:color="auto" w:fill="F2F2F2" w:themeFill="background1" w:themeFillShade="F2"/>
            <w:vAlign w:val="center"/>
          </w:tcPr>
          <w:p w14:paraId="7CC30F45" w14:textId="035325C0" w:rsidR="007069A6" w:rsidRPr="00BE6DFF" w:rsidRDefault="00F4118F" w:rsidP="00F4118F">
            <w:pPr>
              <w:spacing w:before="0"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>20,00</w:t>
            </w:r>
          </w:p>
        </w:tc>
      </w:tr>
    </w:tbl>
    <w:p w14:paraId="7A609030" w14:textId="3F1C16C2" w:rsidR="009C0E58" w:rsidRDefault="009C0E58" w:rsidP="009C0E58">
      <w:pPr>
        <w:jc w:val="center"/>
        <w:rPr>
          <w:highlight w:val="yellow"/>
        </w:rPr>
      </w:pPr>
      <w:r>
        <w:rPr>
          <w:highlight w:val="yellow"/>
        </w:rPr>
        <w:br w:type="page"/>
      </w:r>
    </w:p>
    <w:p w14:paraId="182E729E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3243E52D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4CAEE1C6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7833E357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5D7954E0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04B5C4A7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322F8EB8" w14:textId="38B93874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34B77C14" w14:textId="7E1FDF1B" w:rsidR="003507F7" w:rsidRDefault="003507F7" w:rsidP="003507F7"/>
    <w:p w14:paraId="27BF18D4" w14:textId="692846F8" w:rsidR="003507F7" w:rsidRDefault="003507F7" w:rsidP="003507F7"/>
    <w:p w14:paraId="49377CA6" w14:textId="77777777" w:rsidR="003507F7" w:rsidRPr="003507F7" w:rsidRDefault="003507F7" w:rsidP="003507F7"/>
    <w:p w14:paraId="6A397137" w14:textId="77777777" w:rsidR="003507F7" w:rsidRDefault="003507F7" w:rsidP="003507F7">
      <w:pPr>
        <w:pStyle w:val="Ttulo1"/>
        <w:numPr>
          <w:ilvl w:val="0"/>
          <w:numId w:val="0"/>
        </w:numPr>
        <w:ind w:left="567" w:hanging="567"/>
        <w:jc w:val="center"/>
      </w:pPr>
    </w:p>
    <w:p w14:paraId="33A1EFC9" w14:textId="6582E935" w:rsidR="009C0E58" w:rsidRDefault="009C0E58" w:rsidP="003507F7">
      <w:pPr>
        <w:pStyle w:val="Ttulo1"/>
        <w:numPr>
          <w:ilvl w:val="0"/>
          <w:numId w:val="0"/>
        </w:numPr>
        <w:ind w:left="567" w:hanging="567"/>
        <w:jc w:val="center"/>
      </w:pPr>
      <w:bookmarkStart w:id="58" w:name="_Toc76032210"/>
      <w:r w:rsidRPr="009C0E58">
        <w:t>ANEXOS</w:t>
      </w:r>
      <w:bookmarkEnd w:id="58"/>
    </w:p>
    <w:p w14:paraId="7033AA81" w14:textId="09211439" w:rsidR="009C0E58" w:rsidRDefault="009C0E58" w:rsidP="009C0E58"/>
    <w:p w14:paraId="55117DD6" w14:textId="1DCD791F" w:rsidR="009C0E58" w:rsidRDefault="009C0E58" w:rsidP="009C0E58">
      <w:r>
        <w:br w:type="page"/>
      </w:r>
    </w:p>
    <w:p w14:paraId="0EC671C9" w14:textId="77777777" w:rsidR="009C0E58" w:rsidRPr="009C0E58" w:rsidRDefault="009C0E58" w:rsidP="009C0E58"/>
    <w:p w14:paraId="6EAC52C1" w14:textId="50ADFC87" w:rsidR="00222863" w:rsidRDefault="009C0E58" w:rsidP="00F4118F">
      <w:pPr>
        <w:pStyle w:val="Ttulo1"/>
        <w:numPr>
          <w:ilvl w:val="0"/>
          <w:numId w:val="0"/>
        </w:numPr>
        <w:spacing w:before="7000"/>
        <w:ind w:left="567" w:hanging="567"/>
        <w:jc w:val="center"/>
        <w:rPr>
          <w:caps w:val="0"/>
        </w:rPr>
      </w:pPr>
      <w:bookmarkStart w:id="59" w:name="_Toc76032211"/>
      <w:r>
        <w:rPr>
          <w:caps w:val="0"/>
        </w:rPr>
        <w:t>Anexo I – Ficha de Cadastramento</w:t>
      </w:r>
      <w:bookmarkEnd w:id="59"/>
      <w:r w:rsidR="00222863">
        <w:rPr>
          <w:caps w:val="0"/>
        </w:rPr>
        <w:br w:type="page"/>
      </w:r>
    </w:p>
    <w:p w14:paraId="3DBDB39D" w14:textId="378EF495" w:rsidR="00222863" w:rsidRDefault="00222863" w:rsidP="00F4118F">
      <w:pPr>
        <w:pStyle w:val="Ttulo1"/>
        <w:numPr>
          <w:ilvl w:val="0"/>
          <w:numId w:val="0"/>
        </w:numPr>
        <w:spacing w:before="7000"/>
        <w:ind w:left="567" w:hanging="567"/>
        <w:jc w:val="center"/>
        <w:rPr>
          <w:caps w:val="0"/>
        </w:rPr>
      </w:pPr>
      <w:r>
        <w:rPr>
          <w:caps w:val="0"/>
        </w:rPr>
        <w:lastRenderedPageBreak/>
        <w:br w:type="page"/>
      </w:r>
    </w:p>
    <w:p w14:paraId="0249D8B7" w14:textId="77777777" w:rsidR="009C0E58" w:rsidRDefault="009C0E58" w:rsidP="00F4118F">
      <w:pPr>
        <w:pStyle w:val="Ttulo1"/>
        <w:numPr>
          <w:ilvl w:val="0"/>
          <w:numId w:val="0"/>
        </w:numPr>
        <w:spacing w:before="7000"/>
        <w:ind w:left="567" w:hanging="567"/>
        <w:jc w:val="center"/>
        <w:rPr>
          <w:caps w:val="0"/>
        </w:rPr>
      </w:pPr>
    </w:p>
    <w:p w14:paraId="7665441F" w14:textId="0DB030E0" w:rsidR="009C0E58" w:rsidRDefault="009C0E58" w:rsidP="009C0E58"/>
    <w:p w14:paraId="3B4FB7D9" w14:textId="2B9509AA" w:rsidR="009C0E58" w:rsidRDefault="009C0E58" w:rsidP="009C0E58">
      <w:r>
        <w:br w:type="page"/>
      </w:r>
    </w:p>
    <w:p w14:paraId="255927EB" w14:textId="77777777" w:rsidR="009C0E58" w:rsidRPr="009C0E58" w:rsidRDefault="009C0E58" w:rsidP="009C0E58"/>
    <w:p w14:paraId="1F8F314F" w14:textId="6697BAC1" w:rsidR="00222863" w:rsidRDefault="009C0E58" w:rsidP="00F4118F">
      <w:pPr>
        <w:pStyle w:val="Ttulo1"/>
        <w:numPr>
          <w:ilvl w:val="0"/>
          <w:numId w:val="0"/>
        </w:numPr>
        <w:spacing w:before="7000"/>
        <w:ind w:left="567" w:hanging="567"/>
        <w:jc w:val="center"/>
        <w:rPr>
          <w:caps w:val="0"/>
        </w:rPr>
      </w:pPr>
      <w:bookmarkStart w:id="60" w:name="_Toc76032212"/>
      <w:r>
        <w:rPr>
          <w:caps w:val="0"/>
        </w:rPr>
        <w:t>Anexo II – Termo de Anuência Revitalização</w:t>
      </w:r>
      <w:bookmarkEnd w:id="60"/>
      <w:r w:rsidR="00222863">
        <w:rPr>
          <w:caps w:val="0"/>
        </w:rPr>
        <w:br w:type="page"/>
      </w:r>
    </w:p>
    <w:p w14:paraId="65E45EB2" w14:textId="77777777" w:rsidR="009C0E58" w:rsidRPr="009C0E58" w:rsidRDefault="009C0E58" w:rsidP="00F4118F">
      <w:pPr>
        <w:pStyle w:val="Ttulo1"/>
        <w:numPr>
          <w:ilvl w:val="0"/>
          <w:numId w:val="0"/>
        </w:numPr>
        <w:spacing w:before="7000"/>
        <w:ind w:left="567" w:hanging="567"/>
        <w:jc w:val="center"/>
      </w:pPr>
    </w:p>
    <w:p w14:paraId="0FA09C0C" w14:textId="77777777" w:rsidR="009C0E58" w:rsidRPr="009C0E58" w:rsidRDefault="009C0E58" w:rsidP="009C0E58"/>
    <w:sectPr w:rsidR="009C0E58" w:rsidRPr="009C0E58" w:rsidSect="008E1134">
      <w:headerReference w:type="default" r:id="rId45"/>
      <w:footerReference w:type="default" r:id="rId46"/>
      <w:pgSz w:w="11907" w:h="16840" w:code="9"/>
      <w:pgMar w:top="1701" w:right="851" w:bottom="851" w:left="1418" w:header="567" w:footer="113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EC21FE" w14:textId="77777777" w:rsidR="00FD4ED8" w:rsidRDefault="00FD4ED8" w:rsidP="006C3C75">
      <w:r>
        <w:separator/>
      </w:r>
    </w:p>
  </w:endnote>
  <w:endnote w:type="continuationSeparator" w:id="0">
    <w:p w14:paraId="0B842E03" w14:textId="77777777" w:rsidR="00FD4ED8" w:rsidRDefault="00FD4ED8" w:rsidP="006C3C75">
      <w:r>
        <w:continuationSeparator/>
      </w:r>
    </w:p>
  </w:endnote>
  <w:endnote w:type="continuationNotice" w:id="1">
    <w:p w14:paraId="577BFF21" w14:textId="77777777" w:rsidR="00FD4ED8" w:rsidRDefault="00FD4ED8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ZapfHumnst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Humnst Dm BT">
    <w:charset w:val="00"/>
    <w:family w:val="swiss"/>
    <w:pitch w:val="variable"/>
    <w:sig w:usb0="00000087" w:usb1="00000000" w:usb2="00000000" w:usb3="00000000" w:csb0="0000001B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Negrito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Futura Lt">
    <w:altName w:val="Century Gothic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Lt BT">
    <w:altName w:val="Century Gothic"/>
    <w:charset w:val="00"/>
    <w:family w:val="swiss"/>
    <w:pitch w:val="variable"/>
    <w:sig w:usb0="800000AF" w:usb1="1000204A" w:usb2="00000000" w:usb3="00000000" w:csb0="00000011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Helvetica-Narrow">
    <w:altName w:val="Arial Narro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ética">
    <w:altName w:val="Arial"/>
    <w:panose1 w:val="00000000000000000000"/>
    <w:charset w:val="00"/>
    <w:family w:val="roman"/>
    <w:notTrueType/>
    <w:pitch w:val="default"/>
    <w:sig w:usb0="0062CF53" w:usb1="307FCFE7" w:usb2="0000089C" w:usb3="00907C80" w:csb0="00000001" w:csb1="007694C8"/>
  </w:font>
  <w:font w:name="Opti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Negrita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Futura Bk">
    <w:altName w:val="Century Gothic"/>
    <w:charset w:val="00"/>
    <w:family w:val="swiss"/>
    <w:pitch w:val="variable"/>
    <w:sig w:usb0="00000287" w:usb1="00000000" w:usb2="00000000" w:usb3="00000000" w:csb0="0000009F" w:csb1="00000000"/>
  </w:font>
  <w:font w:name="Eras Md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Humanst521B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harter BT">
    <w:altName w:val="Cambri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ucida Casual">
    <w:altName w:val="Courier New"/>
    <w:charset w:val="00"/>
    <w:family w:val="script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Humnst Ult BT">
    <w:charset w:val="00"/>
    <w:family w:val="swiss"/>
    <w:pitch w:val="variable"/>
    <w:sig w:usb0="00000087" w:usb1="00000000" w:usb2="00000000" w:usb3="00000000" w:csb0="0000001B" w:csb1="00000000"/>
  </w:font>
  <w:font w:name="Elite">
    <w:panose1 w:val="00000000000000000000"/>
    <w:charset w:val="00"/>
    <w:family w:val="modern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yriad Roman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Frutiger 45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DINPro Black">
    <w:altName w:val="Calibri"/>
    <w:charset w:val="00"/>
    <w:family w:val="auto"/>
    <w:pitch w:val="variable"/>
    <w:sig w:usb0="800002AF" w:usb1="4000206A" w:usb2="00000000" w:usb3="00000000" w:csb0="0000009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A7BAA9" w14:textId="1B0113E7" w:rsidR="005019AB" w:rsidRPr="003134FB" w:rsidRDefault="005019AB" w:rsidP="003134FB">
    <w:pPr>
      <w:pStyle w:val="Corpodetexto"/>
      <w:spacing w:line="14" w:lineRule="auto"/>
      <w:rPr>
        <w:rStyle w:val="Refdenotadefim"/>
        <w:smallCaps w:val="0"/>
        <w:color w:val="auto"/>
        <w:sz w:val="20"/>
        <w:szCs w:val="22"/>
      </w:rPr>
    </w:pPr>
    <w:r>
      <w:rPr>
        <w:noProof/>
        <w:sz w:val="22"/>
        <w:lang w:eastAsia="pt-BR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3E81AE9B" wp14:editId="440DFBE3">
              <wp:simplePos x="0" y="0"/>
              <wp:positionH relativeFrom="page">
                <wp:posOffset>6438265</wp:posOffset>
              </wp:positionH>
              <wp:positionV relativeFrom="page">
                <wp:posOffset>10220325</wp:posOffset>
              </wp:positionV>
              <wp:extent cx="245745" cy="196215"/>
              <wp:effectExtent l="0" t="0" r="0" b="0"/>
              <wp:wrapNone/>
              <wp:docPr id="27" name="Caixa de Texto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74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61ACCA" w14:textId="35D376F7" w:rsidR="005019AB" w:rsidRDefault="005019AB" w:rsidP="00452777">
                          <w:pPr>
                            <w:spacing w:before="12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81AE9B" id="_x0000_t202" coordsize="21600,21600" o:spt="202" path="m,l,21600r21600,l21600,xe">
              <v:stroke joinstyle="miter"/>
              <v:path gradientshapeok="t" o:connecttype="rect"/>
            </v:shapetype>
            <v:shape id="Caixa de Texto 27" o:spid="_x0000_s1036" type="#_x0000_t202" style="position:absolute;left:0;text-align:left;margin-left:506.95pt;margin-top:804.75pt;width:19.35pt;height:15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" filled="f" stroked="f">
              <v:textbox inset="0,0,0,0">
                <w:txbxContent>
                  <w:p w14:paraId="7161ACCA" w14:textId="35D376F7" w:rsidR="005019AB" w:rsidRDefault="005019AB" w:rsidP="00452777">
                    <w:pPr>
                      <w:spacing w:before="12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2DB0B545" w14:textId="36793782" w:rsidR="005019AB" w:rsidRDefault="005019AB" w:rsidP="003134FB">
    <w:pPr>
      <w:pStyle w:val="Rodap"/>
      <w:tabs>
        <w:tab w:val="clear" w:pos="4513"/>
        <w:tab w:val="clear" w:pos="9026"/>
        <w:tab w:val="left" w:pos="8017"/>
      </w:tabs>
    </w:pPr>
    <w:r>
      <w:tab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12960D" w14:textId="77777777" w:rsidR="005019AB" w:rsidRPr="0007768E" w:rsidRDefault="005019AB" w:rsidP="0007768E">
    <w:pPr>
      <w:spacing w:before="0" w:after="0" w:line="240" w:lineRule="auto"/>
      <w:ind w:left="8520" w:firstLine="284"/>
      <w:jc w:val="right"/>
      <w:rPr>
        <w:sz w:val="18"/>
        <w:szCs w:val="18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63" behindDoc="0" locked="0" layoutInCell="1" allowOverlap="1" wp14:anchorId="6D1344CA" wp14:editId="1A7BA154">
              <wp:simplePos x="0" y="0"/>
              <wp:positionH relativeFrom="column">
                <wp:posOffset>4294993</wp:posOffset>
              </wp:positionH>
              <wp:positionV relativeFrom="paragraph">
                <wp:posOffset>139065</wp:posOffset>
              </wp:positionV>
              <wp:extent cx="1937971" cy="225083"/>
              <wp:effectExtent l="0" t="0" r="5715" b="3810"/>
              <wp:wrapNone/>
              <wp:docPr id="36" name="Caixa de Texto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7971" cy="225083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B48CB42" w14:textId="6D7AEBD7" w:rsidR="005019AB" w:rsidRPr="00654E90" w:rsidRDefault="005019AB" w:rsidP="007614F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</w:t>
                          </w:r>
                          <w:r w:rsidR="00A44606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3rs-</w:t>
                          </w: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PTR-PHASF-001-R0</w:t>
                          </w:r>
                          <w:r w:rsidR="00A44606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</w:t>
                          </w:r>
                        </w:p>
                        <w:p w14:paraId="42AA7686" w14:textId="77777777" w:rsidR="005019AB" w:rsidRPr="00654E90" w:rsidRDefault="005019AB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1344CA" id="_x0000_t202" coordsize="21600,21600" o:spt="202" path="m,l,21600r21600,l21600,xe">
              <v:stroke joinstyle="miter"/>
              <v:path gradientshapeok="t" o:connecttype="rect"/>
            </v:shapetype>
            <v:shape id="Caixa de Texto 36" o:spid="_x0000_s1056" type="#_x0000_t202" style="position:absolute;left:0;text-align:left;margin-left:338.2pt;margin-top:10.95pt;width:152.6pt;height:17.7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" fillcolor="white [3201]" stroked="f" strokeweight=".5pt">
              <v:textbox>
                <w:txbxContent>
                  <w:p w14:paraId="4B48CB42" w14:textId="6D7AEBD7" w:rsidR="005019AB" w:rsidRPr="00654E90" w:rsidRDefault="005019AB" w:rsidP="007614F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</w:t>
                    </w:r>
                    <w:r w:rsidR="00A44606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3rs-</w:t>
                    </w: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PTR-PHASF-001-R0</w:t>
                    </w:r>
                    <w:r w:rsidR="00A44606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</w:t>
                    </w:r>
                  </w:p>
                  <w:p w14:paraId="42AA7686" w14:textId="77777777" w:rsidR="005019AB" w:rsidRPr="00654E90" w:rsidRDefault="005019AB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62" behindDoc="0" locked="0" layoutInCell="1" allowOverlap="1" wp14:anchorId="7E488E6D" wp14:editId="408CF0AC">
              <wp:simplePos x="0" y="0"/>
              <wp:positionH relativeFrom="column">
                <wp:posOffset>11607165</wp:posOffset>
              </wp:positionH>
              <wp:positionV relativeFrom="paragraph">
                <wp:posOffset>130175</wp:posOffset>
              </wp:positionV>
              <wp:extent cx="1887619" cy="215660"/>
              <wp:effectExtent l="0" t="0" r="0" b="0"/>
              <wp:wrapNone/>
              <wp:docPr id="38" name="Caixa de Texto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7619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1AB1B29" w14:textId="77777777" w:rsidR="005019AB" w:rsidRPr="00654E90" w:rsidRDefault="005019AB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 w:rsidRPr="00654E90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10020-REL-GER-SAN-001-R00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488E6D" id="Caixa de Texto 38" o:spid="_x0000_s1057" type="#_x0000_t202" style="position:absolute;left:0;text-align:left;margin-left:913.95pt;margin-top:10.25pt;width:148.65pt;height:17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" fillcolor="white [3201]" stroked="f" strokeweight=".5pt">
              <v:textbox>
                <w:txbxContent>
                  <w:p w14:paraId="11AB1B29" w14:textId="77777777" w:rsidR="005019AB" w:rsidRPr="00654E90" w:rsidRDefault="005019AB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 w:rsidRPr="00654E90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10020-REL-GER-SAN-001-R00</w:t>
                    </w:r>
                  </w:p>
                </w:txbxContent>
              </v:textbox>
            </v:shape>
          </w:pict>
        </mc:Fallback>
      </mc:AlternateContent>
    </w:r>
    <w:r w:rsidRPr="0084307A">
      <w:rPr>
        <w:color w:val="365F91" w:themeColor="accent1" w:themeShade="BF"/>
        <w:sz w:val="18"/>
        <w:szCs w:val="16"/>
      </w:rPr>
      <w:fldChar w:fldCharType="begin"/>
    </w:r>
    <w:r w:rsidRPr="0084307A">
      <w:rPr>
        <w:color w:val="365F91" w:themeColor="accent1" w:themeShade="BF"/>
        <w:sz w:val="18"/>
        <w:szCs w:val="16"/>
      </w:rPr>
      <w:instrText>PAGE   \* MERGEFORMAT</w:instrText>
    </w:r>
    <w:r w:rsidRPr="0084307A">
      <w:rPr>
        <w:color w:val="365F91" w:themeColor="accent1" w:themeShade="BF"/>
        <w:sz w:val="18"/>
        <w:szCs w:val="16"/>
      </w:rPr>
      <w:fldChar w:fldCharType="separate"/>
    </w:r>
    <w:r>
      <w:rPr>
        <w:noProof/>
        <w:color w:val="365F91" w:themeColor="accent1" w:themeShade="BF"/>
        <w:sz w:val="18"/>
        <w:szCs w:val="16"/>
      </w:rPr>
      <w:t>26</w:t>
    </w:r>
    <w:r w:rsidRPr="0084307A">
      <w:rPr>
        <w:color w:val="365F91" w:themeColor="accent1" w:themeShade="BF"/>
        <w:sz w:val="18"/>
        <w:szCs w:val="16"/>
      </w:rPr>
      <w:fldChar w:fldCharType="end"/>
    </w:r>
    <w:r w:rsidRPr="0007768E">
      <w:rPr>
        <w:noProof/>
        <w:sz w:val="18"/>
        <w:szCs w:val="18"/>
        <w:lang w:eastAsia="pt-BR"/>
      </w:rPr>
      <mc:AlternateContent>
        <mc:Choice Requires="wps">
          <w:drawing>
            <wp:anchor distT="0" distB="0" distL="114300" distR="114300" simplePos="0" relativeHeight="251658261" behindDoc="1" locked="0" layoutInCell="1" allowOverlap="1" wp14:anchorId="79F9C0BC" wp14:editId="7D63ECB8">
              <wp:simplePos x="0" y="0"/>
              <wp:positionH relativeFrom="page">
                <wp:posOffset>180340</wp:posOffset>
              </wp:positionH>
              <wp:positionV relativeFrom="page">
                <wp:posOffset>10041445</wp:posOffset>
              </wp:positionV>
              <wp:extent cx="3709670" cy="616585"/>
              <wp:effectExtent l="0" t="0" r="5080" b="12065"/>
              <wp:wrapNone/>
              <wp:docPr id="39" name="Caixa de Texto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95A156" w14:textId="77777777" w:rsidR="005019AB" w:rsidRDefault="005019AB" w:rsidP="004465D7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6E5B0A6D" w14:textId="77777777" w:rsidR="005019AB" w:rsidRDefault="005019AB" w:rsidP="004465D7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F9C0BC" id="Caixa de Texto 39" o:spid="_x0000_s1058" type="#_x0000_t202" style="position:absolute;left:0;text-align:left;margin-left:14.2pt;margin-top:790.65pt;width:292.1pt;height:48.55pt;z-index:-25165821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" filled="f" stroked="f">
              <v:textbox inset="0,0,0,0">
                <w:txbxContent>
                  <w:p w14:paraId="1395A156" w14:textId="77777777" w:rsidR="005019AB" w:rsidRDefault="005019AB" w:rsidP="004465D7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6E5B0A6D" w14:textId="77777777" w:rsidR="005019AB" w:rsidRDefault="005019AB" w:rsidP="004465D7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Pr="0007768E">
      <w:rPr>
        <w:noProof/>
        <w:sz w:val="18"/>
        <w:szCs w:val="18"/>
        <w:lang w:eastAsia="pt-BR"/>
      </w:rPr>
      <mc:AlternateContent>
        <mc:Choice Requires="wpg">
          <w:drawing>
            <wp:anchor distT="0" distB="0" distL="114300" distR="114300" simplePos="0" relativeHeight="251658260" behindDoc="1" locked="0" layoutInCell="1" allowOverlap="1" wp14:anchorId="7D7D5BEE" wp14:editId="4D3CBADD">
              <wp:simplePos x="0" y="0"/>
              <wp:positionH relativeFrom="page">
                <wp:posOffset>-6350</wp:posOffset>
              </wp:positionH>
              <wp:positionV relativeFrom="page">
                <wp:posOffset>9932832</wp:posOffset>
              </wp:positionV>
              <wp:extent cx="5341620" cy="1222375"/>
              <wp:effectExtent l="0" t="0" r="0" b="15875"/>
              <wp:wrapNone/>
              <wp:docPr id="40" name="Agrupar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41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2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F077769" id="Agrupar 40" o:spid="_x0000_s1026" style="position:absolute;margin-left:-.5pt;margin-top:782.1pt;width:420.6pt;height:96.25pt;z-index:-251658220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Pr="0007768E">
      <w:rPr>
        <w:sz w:val="18"/>
        <w:szCs w:val="18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92B381" w14:textId="2AA3AC63" w:rsidR="005019AB" w:rsidRDefault="005019AB" w:rsidP="00646B08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E3B16" w14:textId="12788A8E" w:rsidR="005019AB" w:rsidRDefault="009E7BBC" w:rsidP="00654E90">
    <w:pPr>
      <w:tabs>
        <w:tab w:val="right" w:pos="9638"/>
      </w:tabs>
      <w:spacing w:before="0" w:after="0" w:line="240" w:lineRule="aut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4428" behindDoc="0" locked="0" layoutInCell="1" allowOverlap="1" wp14:anchorId="3568302B" wp14:editId="0F9A3DC8">
              <wp:simplePos x="0" y="0"/>
              <wp:positionH relativeFrom="column">
                <wp:posOffset>4360887</wp:posOffset>
              </wp:positionH>
              <wp:positionV relativeFrom="paragraph">
                <wp:posOffset>274418</wp:posOffset>
              </wp:positionV>
              <wp:extent cx="2027897" cy="246184"/>
              <wp:effectExtent l="0" t="0" r="0" b="1905"/>
              <wp:wrapNone/>
              <wp:docPr id="15" name="Caixa de Tex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27897" cy="24618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560F222" w14:textId="2307E0F1" w:rsidR="009E7BBC" w:rsidRPr="00654E90" w:rsidRDefault="009E7BBC" w:rsidP="009E7BBC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08620-3rs-PTR-PHASF-001-R01</w:t>
                          </w:r>
                        </w:p>
                        <w:p w14:paraId="1335CFFB" w14:textId="77777777" w:rsidR="009E7BBC" w:rsidRPr="00654E90" w:rsidRDefault="009E7BBC" w:rsidP="009E7BBC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68302B" id="_x0000_t202" coordsize="21600,21600" o:spt="202" path="m,l,21600r21600,l21600,xe">
              <v:stroke joinstyle="miter"/>
              <v:path gradientshapeok="t" o:connecttype="rect"/>
            </v:shapetype>
            <v:shape id="Caixa de Texto 15" o:spid="_x0000_s1037" type="#_x0000_t202" style="position:absolute;left:0;text-align:left;margin-left:343.4pt;margin-top:21.6pt;width:159.7pt;height:19.4pt;z-index:2516644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" fillcolor="white [3201]" stroked="f" strokeweight=".5pt">
              <v:textbox>
                <w:txbxContent>
                  <w:p w14:paraId="2560F222" w14:textId="2307E0F1" w:rsidR="009E7BBC" w:rsidRPr="00654E90" w:rsidRDefault="009E7BBC" w:rsidP="009E7BBC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08620-3rs-PTR-PHASF-001-R01</w:t>
                    </w:r>
                  </w:p>
                  <w:p w14:paraId="1335CFFB" w14:textId="77777777" w:rsidR="009E7BBC" w:rsidRPr="00654E90" w:rsidRDefault="009E7BBC" w:rsidP="009E7BBC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 w:rsidR="005019AB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549211FE" wp14:editId="3B862C5E">
              <wp:simplePos x="0" y="0"/>
              <wp:positionH relativeFrom="page">
                <wp:posOffset>180340</wp:posOffset>
              </wp:positionH>
              <wp:positionV relativeFrom="page">
                <wp:posOffset>10041445</wp:posOffset>
              </wp:positionV>
              <wp:extent cx="3709670" cy="616585"/>
              <wp:effectExtent l="0" t="0" r="5080" b="12065"/>
              <wp:wrapNone/>
              <wp:docPr id="253" name="Caixa de Texto 2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41A524" w14:textId="77777777" w:rsidR="005019AB" w:rsidRDefault="005019AB" w:rsidP="004465D7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48691DEF" w14:textId="77777777" w:rsidR="005019AB" w:rsidRDefault="005019AB" w:rsidP="004465D7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49211FE" id="Caixa de Texto 253" o:spid="_x0000_s1038" type="#_x0000_t202" style="position:absolute;left:0;text-align:left;margin-left:14.2pt;margin-top:790.65pt;width:292.1pt;height:48.55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" filled="f" stroked="f">
              <v:textbox inset="0,0,0,0">
                <w:txbxContent>
                  <w:p w14:paraId="4341A524" w14:textId="77777777" w:rsidR="005019AB" w:rsidRDefault="005019AB" w:rsidP="004465D7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48691DEF" w14:textId="77777777" w:rsidR="005019AB" w:rsidRDefault="005019AB" w:rsidP="004465D7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5019AB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8242" behindDoc="1" locked="0" layoutInCell="1" allowOverlap="1" wp14:anchorId="7AAA811F" wp14:editId="7A288323">
              <wp:simplePos x="0" y="0"/>
              <wp:positionH relativeFrom="page">
                <wp:posOffset>-6350</wp:posOffset>
              </wp:positionH>
              <wp:positionV relativeFrom="page">
                <wp:posOffset>9932832</wp:posOffset>
              </wp:positionV>
              <wp:extent cx="5341620" cy="1222375"/>
              <wp:effectExtent l="0" t="0" r="0" b="15875"/>
              <wp:wrapNone/>
              <wp:docPr id="255" name="Agrupar 2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105939904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5939905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6E726C7" id="Agrupar 255" o:spid="_x0000_s1026" style="position:absolute;margin-left:-.5pt;margin-top:782.1pt;width:420.6pt;height:96.25pt;z-index:-251658238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="005019AB"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39984" w14:textId="3202A362" w:rsidR="00424A0C" w:rsidRDefault="00424A0C" w:rsidP="00654E90">
    <w:pPr>
      <w:tabs>
        <w:tab w:val="right" w:pos="9638"/>
      </w:tabs>
      <w:spacing w:before="0" w:after="0" w:line="240" w:lineRule="aut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83" behindDoc="0" locked="0" layoutInCell="1" allowOverlap="1" wp14:anchorId="1DA85398" wp14:editId="3F57CFBA">
              <wp:simplePos x="0" y="0"/>
              <wp:positionH relativeFrom="column">
                <wp:posOffset>4296996</wp:posOffset>
              </wp:positionH>
              <wp:positionV relativeFrom="paragraph">
                <wp:posOffset>204470</wp:posOffset>
              </wp:positionV>
              <wp:extent cx="2006795" cy="239150"/>
              <wp:effectExtent l="0" t="0" r="0" b="8890"/>
              <wp:wrapNone/>
              <wp:docPr id="105939921" name="Caixa de Texto 1059399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06795" cy="2391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2D6FD3C" w14:textId="272B2294" w:rsidR="00424A0C" w:rsidRPr="00654E90" w:rsidRDefault="00424A0C" w:rsidP="007614F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</w:t>
                          </w:r>
                          <w:r w:rsidR="009E7BBC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3rs-</w:t>
                          </w: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PTR-PHASF-001-R0</w:t>
                          </w:r>
                          <w:r w:rsidR="009E7BBC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</w:t>
                          </w:r>
                        </w:p>
                        <w:p w14:paraId="7CBDAA01" w14:textId="77777777" w:rsidR="00424A0C" w:rsidRPr="00654E90" w:rsidRDefault="00424A0C" w:rsidP="00654E9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A85398" id="_x0000_t202" coordsize="21600,21600" o:spt="202" path="m,l,21600r21600,l21600,xe">
              <v:stroke joinstyle="miter"/>
              <v:path gradientshapeok="t" o:connecttype="rect"/>
            </v:shapetype>
            <v:shape id="Caixa de Texto 105939921" o:spid="_x0000_s1039" type="#_x0000_t202" style="position:absolute;left:0;text-align:left;margin-left:338.35pt;margin-top:16.1pt;width:158pt;height:18.85pt;z-index:2516582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" fillcolor="white [3201]" stroked="f" strokeweight=".5pt">
              <v:textbox>
                <w:txbxContent>
                  <w:p w14:paraId="32D6FD3C" w14:textId="272B2294" w:rsidR="00424A0C" w:rsidRPr="00654E90" w:rsidRDefault="00424A0C" w:rsidP="007614F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</w:t>
                    </w:r>
                    <w:r w:rsidR="009E7BBC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3rs-</w:t>
                    </w: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PTR-PHASF-001-R0</w:t>
                    </w:r>
                    <w:r w:rsidR="009E7BBC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</w:t>
                    </w:r>
                  </w:p>
                  <w:p w14:paraId="7CBDAA01" w14:textId="77777777" w:rsidR="00424A0C" w:rsidRPr="00654E90" w:rsidRDefault="00424A0C" w:rsidP="00654E9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81" behindDoc="1" locked="0" layoutInCell="1" allowOverlap="1" wp14:anchorId="3626E061" wp14:editId="0C7AC9E6">
              <wp:simplePos x="0" y="0"/>
              <wp:positionH relativeFrom="page">
                <wp:posOffset>180340</wp:posOffset>
              </wp:positionH>
              <wp:positionV relativeFrom="page">
                <wp:posOffset>10041445</wp:posOffset>
              </wp:positionV>
              <wp:extent cx="3709670" cy="616585"/>
              <wp:effectExtent l="0" t="0" r="5080" b="12065"/>
              <wp:wrapNone/>
              <wp:docPr id="1073741824" name="Caixa de Texto 10737418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2FE5F2" w14:textId="77777777" w:rsidR="00424A0C" w:rsidRDefault="00424A0C" w:rsidP="004465D7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2F9538E0" w14:textId="77777777" w:rsidR="00424A0C" w:rsidRDefault="00424A0C" w:rsidP="004465D7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626E061" id="Caixa de Texto 1073741824" o:spid="_x0000_s1040" type="#_x0000_t202" style="position:absolute;left:0;text-align:left;margin-left:14.2pt;margin-top:790.65pt;width:292.1pt;height:48.55pt;z-index:-2516581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" filled="f" stroked="f">
              <v:textbox inset="0,0,0,0">
                <w:txbxContent>
                  <w:p w14:paraId="132FE5F2" w14:textId="77777777" w:rsidR="00424A0C" w:rsidRDefault="00424A0C" w:rsidP="004465D7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2F9538E0" w14:textId="77777777" w:rsidR="00424A0C" w:rsidRDefault="00424A0C" w:rsidP="004465D7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8280" behindDoc="1" locked="0" layoutInCell="1" allowOverlap="1" wp14:anchorId="5DA03C2B" wp14:editId="67311FA0">
              <wp:simplePos x="0" y="0"/>
              <wp:positionH relativeFrom="page">
                <wp:posOffset>-6350</wp:posOffset>
              </wp:positionH>
              <wp:positionV relativeFrom="page">
                <wp:posOffset>9932832</wp:posOffset>
              </wp:positionV>
              <wp:extent cx="5341620" cy="1222375"/>
              <wp:effectExtent l="0" t="0" r="0" b="15875"/>
              <wp:wrapNone/>
              <wp:docPr id="1073741825" name="Agrupar 10737418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1073741826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73741827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4DF62F" id="Agrupar 1073741825" o:spid="_x0000_s1026" style="position:absolute;margin-left:-.5pt;margin-top:782.1pt;width:420.6pt;height:96.25pt;z-index:-251658200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>
      <w:tab/>
    </w:r>
    <w:r w:rsidRPr="0084307A">
      <w:rPr>
        <w:color w:val="365F91" w:themeColor="accent1" w:themeShade="BF"/>
        <w:sz w:val="18"/>
        <w:szCs w:val="16"/>
      </w:rPr>
      <w:fldChar w:fldCharType="begin"/>
    </w:r>
    <w:r w:rsidRPr="0084307A">
      <w:rPr>
        <w:color w:val="365F91" w:themeColor="accent1" w:themeShade="BF"/>
        <w:sz w:val="18"/>
        <w:szCs w:val="16"/>
      </w:rPr>
      <w:instrText>PAGE   \* MERGEFORMAT</w:instrText>
    </w:r>
    <w:r w:rsidRPr="0084307A">
      <w:rPr>
        <w:color w:val="365F91" w:themeColor="accent1" w:themeShade="BF"/>
        <w:sz w:val="18"/>
        <w:szCs w:val="16"/>
      </w:rPr>
      <w:fldChar w:fldCharType="separate"/>
    </w:r>
    <w:r>
      <w:rPr>
        <w:color w:val="365F91" w:themeColor="accent1" w:themeShade="BF"/>
        <w:sz w:val="18"/>
        <w:szCs w:val="16"/>
      </w:rPr>
      <w:t>8</w:t>
    </w:r>
    <w:r w:rsidRPr="0084307A">
      <w:rPr>
        <w:color w:val="365F91" w:themeColor="accent1" w:themeShade="BF"/>
        <w:sz w:val="18"/>
        <w:szCs w:val="16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EA08C5" w14:textId="03B8055C" w:rsidR="005019AB" w:rsidRDefault="009E7BBC" w:rsidP="00A338DA">
    <w:pPr>
      <w:tabs>
        <w:tab w:val="right" w:pos="9638"/>
      </w:tabs>
      <w:spacing w:before="0" w:after="0" w:line="240" w:lineRule="auto"/>
      <w:jc w:val="right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332" behindDoc="0" locked="0" layoutInCell="1" allowOverlap="1" wp14:anchorId="45B251DE" wp14:editId="3FCF7C70">
              <wp:simplePos x="0" y="0"/>
              <wp:positionH relativeFrom="column">
                <wp:posOffset>4343937</wp:posOffset>
              </wp:positionH>
              <wp:positionV relativeFrom="paragraph">
                <wp:posOffset>204470</wp:posOffset>
              </wp:positionV>
              <wp:extent cx="1957558" cy="215660"/>
              <wp:effectExtent l="0" t="0" r="5080" b="0"/>
              <wp:wrapNone/>
              <wp:docPr id="9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558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ACC5544" w14:textId="3DBBB2C5" w:rsidR="009E7BBC" w:rsidRPr="00654E90" w:rsidRDefault="009E7BBC" w:rsidP="009E7BBC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08620-3rs-PTR-PHASF-001-R01</w:t>
                          </w:r>
                        </w:p>
                        <w:p w14:paraId="3BF0108F" w14:textId="77777777" w:rsidR="009E7BBC" w:rsidRPr="00654E90" w:rsidRDefault="009E7BBC" w:rsidP="009E7BBC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B251DE" id="_x0000_t202" coordsize="21600,21600" o:spt="202" path="m,l,21600r21600,l21600,xe">
              <v:stroke joinstyle="miter"/>
              <v:path gradientshapeok="t" o:connecttype="rect"/>
            </v:shapetype>
            <v:shape id="Caixa de Texto 9" o:spid="_x0000_s1041" type="#_x0000_t202" style="position:absolute;left:0;text-align:left;margin-left:342.05pt;margin-top:16.1pt;width:154.15pt;height:17pt;z-index:2516603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" fillcolor="white [3201]" stroked="f" strokeweight=".5pt">
              <v:textbox>
                <w:txbxContent>
                  <w:p w14:paraId="6ACC5544" w14:textId="3DBBB2C5" w:rsidR="009E7BBC" w:rsidRPr="00654E90" w:rsidRDefault="009E7BBC" w:rsidP="009E7BBC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08620-3rs-PTR-PHASF-001-R01</w:t>
                    </w:r>
                  </w:p>
                  <w:p w14:paraId="3BF0108F" w14:textId="77777777" w:rsidR="009E7BBC" w:rsidRPr="00654E90" w:rsidRDefault="009E7BBC" w:rsidP="009E7BBC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 w:rsidR="005019AB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6167A4A6" wp14:editId="4565BB39">
              <wp:simplePos x="0" y="0"/>
              <wp:positionH relativeFrom="column">
                <wp:posOffset>11778393</wp:posOffset>
              </wp:positionH>
              <wp:positionV relativeFrom="paragraph">
                <wp:posOffset>145019</wp:posOffset>
              </wp:positionV>
              <wp:extent cx="1887619" cy="215660"/>
              <wp:effectExtent l="0" t="0" r="0" b="0"/>
              <wp:wrapNone/>
              <wp:docPr id="105939918" name="Caixa de Texto 1059399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7619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2085AA2" w14:textId="77777777" w:rsidR="005019AB" w:rsidRPr="00654E90" w:rsidRDefault="005019AB" w:rsidP="00654E9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 w:rsidRPr="00654E90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10020-REL-GER-SAN-001-R00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167A4A6" id="Caixa de Texto 105939918" o:spid="_x0000_s1042" type="#_x0000_t202" style="position:absolute;left:0;text-align:left;margin-left:927.45pt;margin-top:11.4pt;width:148.65pt;height:17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" fillcolor="white [3201]" stroked="f" strokeweight=".5pt">
              <v:textbox>
                <w:txbxContent>
                  <w:p w14:paraId="02085AA2" w14:textId="77777777" w:rsidR="005019AB" w:rsidRPr="00654E90" w:rsidRDefault="005019AB" w:rsidP="00654E9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 w:rsidRPr="00654E90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10020-REL-GER-SAN-001-R00</w:t>
                    </w:r>
                  </w:p>
                </w:txbxContent>
              </v:textbox>
            </v:shape>
          </w:pict>
        </mc:Fallback>
      </mc:AlternateContent>
    </w:r>
    <w:r w:rsidR="005019AB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53" behindDoc="1" locked="0" layoutInCell="1" allowOverlap="1" wp14:anchorId="6D915F32" wp14:editId="7CFDEC15">
              <wp:simplePos x="0" y="0"/>
              <wp:positionH relativeFrom="page">
                <wp:posOffset>180340</wp:posOffset>
              </wp:positionH>
              <wp:positionV relativeFrom="page">
                <wp:posOffset>10041445</wp:posOffset>
              </wp:positionV>
              <wp:extent cx="3709670" cy="616585"/>
              <wp:effectExtent l="0" t="0" r="5080" b="12065"/>
              <wp:wrapNone/>
              <wp:docPr id="105939919" name="Caixa de Texto 1059399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C482C4" w14:textId="77777777" w:rsidR="005019AB" w:rsidRDefault="005019AB" w:rsidP="004465D7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56D982A0" w14:textId="77777777" w:rsidR="005019AB" w:rsidRDefault="005019AB" w:rsidP="004465D7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D915F32" id="Caixa de Texto 105939919" o:spid="_x0000_s1043" type="#_x0000_t202" style="position:absolute;left:0;text-align:left;margin-left:14.2pt;margin-top:790.65pt;width:292.1pt;height:48.55pt;z-index:-25165822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" filled="f" stroked="f">
              <v:textbox inset="0,0,0,0">
                <w:txbxContent>
                  <w:p w14:paraId="5DC482C4" w14:textId="77777777" w:rsidR="005019AB" w:rsidRDefault="005019AB" w:rsidP="004465D7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56D982A0" w14:textId="77777777" w:rsidR="005019AB" w:rsidRDefault="005019AB" w:rsidP="004465D7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5019AB"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8252" behindDoc="1" locked="0" layoutInCell="1" allowOverlap="1" wp14:anchorId="3456E9A0" wp14:editId="054D6CAE">
              <wp:simplePos x="0" y="0"/>
              <wp:positionH relativeFrom="page">
                <wp:posOffset>-6350</wp:posOffset>
              </wp:positionH>
              <wp:positionV relativeFrom="page">
                <wp:posOffset>9932832</wp:posOffset>
              </wp:positionV>
              <wp:extent cx="5341620" cy="1222375"/>
              <wp:effectExtent l="0" t="0" r="0" b="15875"/>
              <wp:wrapNone/>
              <wp:docPr id="105939920" name="Agrupar 1059399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105939922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5939923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67F0083" id="Agrupar 105939920" o:spid="_x0000_s1026" style="position:absolute;margin-left:-.5pt;margin-top:782.1pt;width:420.6pt;height:96.25pt;z-index:-251658228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="005019AB">
      <w:tab/>
    </w:r>
    <w:r w:rsidR="005019AB" w:rsidRPr="0084307A">
      <w:rPr>
        <w:color w:val="365F91" w:themeColor="accent1" w:themeShade="BF"/>
        <w:sz w:val="18"/>
        <w:szCs w:val="16"/>
      </w:rPr>
      <w:fldChar w:fldCharType="begin"/>
    </w:r>
    <w:r w:rsidR="005019AB" w:rsidRPr="0084307A">
      <w:rPr>
        <w:color w:val="365F91" w:themeColor="accent1" w:themeShade="BF"/>
        <w:sz w:val="18"/>
        <w:szCs w:val="16"/>
      </w:rPr>
      <w:instrText>PAGE   \* MERGEFORMAT</w:instrText>
    </w:r>
    <w:r w:rsidR="005019AB" w:rsidRPr="0084307A">
      <w:rPr>
        <w:color w:val="365F91" w:themeColor="accent1" w:themeShade="BF"/>
        <w:sz w:val="18"/>
        <w:szCs w:val="16"/>
      </w:rPr>
      <w:fldChar w:fldCharType="separate"/>
    </w:r>
    <w:r w:rsidR="005019AB">
      <w:rPr>
        <w:noProof/>
        <w:color w:val="365F91" w:themeColor="accent1" w:themeShade="BF"/>
        <w:sz w:val="18"/>
        <w:szCs w:val="16"/>
      </w:rPr>
      <w:t>10</w:t>
    </w:r>
    <w:r w:rsidR="005019AB" w:rsidRPr="0084307A">
      <w:rPr>
        <w:color w:val="365F91" w:themeColor="accent1" w:themeShade="BF"/>
        <w:sz w:val="18"/>
        <w:szCs w:val="16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0B7729" w14:textId="0891FCA1" w:rsidR="005019AB" w:rsidRPr="0007768E" w:rsidRDefault="009E7BBC" w:rsidP="0007768E">
    <w:pPr>
      <w:spacing w:before="0" w:after="0" w:line="240" w:lineRule="auto"/>
      <w:ind w:left="8520" w:firstLine="284"/>
      <w:jc w:val="right"/>
      <w:rPr>
        <w:sz w:val="18"/>
        <w:szCs w:val="18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2380" behindDoc="0" locked="0" layoutInCell="1" allowOverlap="1" wp14:anchorId="63955F4A" wp14:editId="69B6C391">
              <wp:simplePos x="0" y="0"/>
              <wp:positionH relativeFrom="column">
                <wp:posOffset>4353853</wp:posOffset>
              </wp:positionH>
              <wp:positionV relativeFrom="paragraph">
                <wp:posOffset>216535</wp:posOffset>
              </wp:positionV>
              <wp:extent cx="1943491" cy="239151"/>
              <wp:effectExtent l="0" t="0" r="0" b="8890"/>
              <wp:wrapNone/>
              <wp:docPr id="11" name="Caixa de Text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3491" cy="239151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0D57F2F" w14:textId="1982DB38" w:rsidR="009E7BBC" w:rsidRPr="00654E90" w:rsidRDefault="009E7BBC" w:rsidP="009E7BBC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08620-3rs-PTR-PHASF-001-R01</w:t>
                          </w:r>
                        </w:p>
                        <w:p w14:paraId="397CECB7" w14:textId="77777777" w:rsidR="009E7BBC" w:rsidRPr="00654E90" w:rsidRDefault="009E7BBC" w:rsidP="009E7BBC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955F4A" id="_x0000_t202" coordsize="21600,21600" o:spt="202" path="m,l,21600r21600,l21600,xe">
              <v:stroke joinstyle="miter"/>
              <v:path gradientshapeok="t" o:connecttype="rect"/>
            </v:shapetype>
            <v:shape id="Caixa de Texto 11" o:spid="_x0000_s1044" type="#_x0000_t202" style="position:absolute;left:0;text-align:left;margin-left:342.8pt;margin-top:17.05pt;width:153.05pt;height:18.85pt;z-index:2516623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" fillcolor="white [3201]" stroked="f" strokeweight=".5pt">
              <v:textbox>
                <w:txbxContent>
                  <w:p w14:paraId="20D57F2F" w14:textId="1982DB38" w:rsidR="009E7BBC" w:rsidRPr="00654E90" w:rsidRDefault="009E7BBC" w:rsidP="009E7BBC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08620-3rs-PTR-PHASF-001-R01</w:t>
                    </w:r>
                  </w:p>
                  <w:p w14:paraId="397CECB7" w14:textId="77777777" w:rsidR="009E7BBC" w:rsidRPr="00654E90" w:rsidRDefault="009E7BBC" w:rsidP="009E7BBC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 w:rsidR="005019AB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03705748" wp14:editId="367E281C">
              <wp:simplePos x="0" y="0"/>
              <wp:positionH relativeFrom="column">
                <wp:posOffset>11607165</wp:posOffset>
              </wp:positionH>
              <wp:positionV relativeFrom="paragraph">
                <wp:posOffset>130175</wp:posOffset>
              </wp:positionV>
              <wp:extent cx="1887619" cy="215660"/>
              <wp:effectExtent l="0" t="0" r="0" b="0"/>
              <wp:wrapNone/>
              <wp:docPr id="1073742017" name="Caixa de Texto 10737420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7619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3CECDD9" w14:textId="77777777" w:rsidR="005019AB" w:rsidRPr="00654E90" w:rsidRDefault="005019AB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 w:rsidRPr="00654E90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10020-REL-GER-SAN-001-R00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705748" id="Caixa de Texto 1073742017" o:spid="_x0000_s1045" type="#_x0000_t202" style="position:absolute;left:0;text-align:left;margin-left:913.95pt;margin-top:10.25pt;width:148.65pt;height:17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" fillcolor="white [3201]" stroked="f" strokeweight=".5pt">
              <v:textbox>
                <w:txbxContent>
                  <w:p w14:paraId="63CECDD9" w14:textId="77777777" w:rsidR="005019AB" w:rsidRPr="00654E90" w:rsidRDefault="005019AB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 w:rsidRPr="00654E90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10020-REL-GER-SAN-001-R00</w:t>
                    </w:r>
                  </w:p>
                </w:txbxContent>
              </v:textbox>
            </v:shape>
          </w:pict>
        </mc:Fallback>
      </mc:AlternateContent>
    </w:r>
    <w:r w:rsidR="005019AB" w:rsidRPr="0084307A">
      <w:rPr>
        <w:color w:val="365F91" w:themeColor="accent1" w:themeShade="BF"/>
        <w:sz w:val="18"/>
        <w:szCs w:val="16"/>
      </w:rPr>
      <w:fldChar w:fldCharType="begin"/>
    </w:r>
    <w:r w:rsidR="005019AB" w:rsidRPr="0084307A">
      <w:rPr>
        <w:color w:val="365F91" w:themeColor="accent1" w:themeShade="BF"/>
        <w:sz w:val="18"/>
        <w:szCs w:val="16"/>
      </w:rPr>
      <w:instrText>PAGE   \* MERGEFORMAT</w:instrText>
    </w:r>
    <w:r w:rsidR="005019AB" w:rsidRPr="0084307A">
      <w:rPr>
        <w:color w:val="365F91" w:themeColor="accent1" w:themeShade="BF"/>
        <w:sz w:val="18"/>
        <w:szCs w:val="16"/>
      </w:rPr>
      <w:fldChar w:fldCharType="separate"/>
    </w:r>
    <w:r w:rsidR="005019AB">
      <w:rPr>
        <w:noProof/>
        <w:color w:val="365F91" w:themeColor="accent1" w:themeShade="BF"/>
        <w:sz w:val="18"/>
        <w:szCs w:val="16"/>
      </w:rPr>
      <w:t>26</w:t>
    </w:r>
    <w:r w:rsidR="005019AB" w:rsidRPr="0084307A">
      <w:rPr>
        <w:color w:val="365F91" w:themeColor="accent1" w:themeShade="BF"/>
        <w:sz w:val="18"/>
        <w:szCs w:val="16"/>
      </w:rPr>
      <w:fldChar w:fldCharType="end"/>
    </w:r>
    <w:r w:rsidR="005019AB" w:rsidRPr="0007768E">
      <w:rPr>
        <w:noProof/>
        <w:sz w:val="18"/>
        <w:szCs w:val="18"/>
        <w:lang w:eastAsia="pt-BR"/>
      </w:rPr>
      <mc:AlternateContent>
        <mc:Choice Requires="wps">
          <w:drawing>
            <wp:anchor distT="0" distB="0" distL="114300" distR="114300" simplePos="0" relativeHeight="251658248" behindDoc="1" locked="0" layoutInCell="1" allowOverlap="1" wp14:anchorId="7E59D19C" wp14:editId="56CB59F0">
              <wp:simplePos x="0" y="0"/>
              <wp:positionH relativeFrom="page">
                <wp:posOffset>180340</wp:posOffset>
              </wp:positionH>
              <wp:positionV relativeFrom="page">
                <wp:posOffset>10041445</wp:posOffset>
              </wp:positionV>
              <wp:extent cx="3709670" cy="616585"/>
              <wp:effectExtent l="0" t="0" r="5080" b="12065"/>
              <wp:wrapNone/>
              <wp:docPr id="1073742018" name="Caixa de Texto 10737420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BBFB5F" w14:textId="77777777" w:rsidR="005019AB" w:rsidRDefault="005019AB" w:rsidP="004465D7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39A73791" w14:textId="77777777" w:rsidR="005019AB" w:rsidRDefault="005019AB" w:rsidP="004465D7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59D19C" id="Caixa de Texto 1073742018" o:spid="_x0000_s1046" type="#_x0000_t202" style="position:absolute;left:0;text-align:left;margin-left:14.2pt;margin-top:790.65pt;width:292.1pt;height:48.55pt;z-index:-251658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" filled="f" stroked="f">
              <v:textbox inset="0,0,0,0">
                <w:txbxContent>
                  <w:p w14:paraId="0FBBFB5F" w14:textId="77777777" w:rsidR="005019AB" w:rsidRDefault="005019AB" w:rsidP="004465D7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39A73791" w14:textId="77777777" w:rsidR="005019AB" w:rsidRDefault="005019AB" w:rsidP="004465D7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5019AB" w:rsidRPr="0007768E">
      <w:rPr>
        <w:noProof/>
        <w:sz w:val="18"/>
        <w:szCs w:val="18"/>
        <w:lang w:eastAsia="pt-BR"/>
      </w:rPr>
      <mc:AlternateContent>
        <mc:Choice Requires="wpg">
          <w:drawing>
            <wp:anchor distT="0" distB="0" distL="114300" distR="114300" simplePos="0" relativeHeight="251658247" behindDoc="1" locked="0" layoutInCell="1" allowOverlap="1" wp14:anchorId="52462739" wp14:editId="685BAA25">
              <wp:simplePos x="0" y="0"/>
              <wp:positionH relativeFrom="page">
                <wp:posOffset>-6350</wp:posOffset>
              </wp:positionH>
              <wp:positionV relativeFrom="page">
                <wp:posOffset>9932832</wp:posOffset>
              </wp:positionV>
              <wp:extent cx="5341620" cy="1222375"/>
              <wp:effectExtent l="0" t="0" r="0" b="15875"/>
              <wp:wrapNone/>
              <wp:docPr id="1073742019" name="Agrupar 10737420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1073742020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73742021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35F9877" id="Agrupar 1073742019" o:spid="_x0000_s1026" style="position:absolute;margin-left:-.5pt;margin-top:782.1pt;width:420.6pt;height:96.25pt;z-index:-251658233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="005019AB" w:rsidRPr="0007768E">
      <w:rPr>
        <w:sz w:val="18"/>
        <w:szCs w:val="18"/>
      </w:rPr>
      <w:tab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E2FF3B" w14:textId="20FBB676" w:rsidR="005019AB" w:rsidRPr="0007768E" w:rsidRDefault="009E7BBC" w:rsidP="0007768E">
    <w:pPr>
      <w:spacing w:before="0" w:after="0" w:line="240" w:lineRule="auto"/>
      <w:ind w:left="8520" w:firstLine="284"/>
      <w:jc w:val="right"/>
      <w:rPr>
        <w:sz w:val="18"/>
        <w:szCs w:val="18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5F664536" wp14:editId="44AE7631">
              <wp:simplePos x="0" y="0"/>
              <wp:positionH relativeFrom="column">
                <wp:posOffset>7240905</wp:posOffset>
              </wp:positionH>
              <wp:positionV relativeFrom="paragraph">
                <wp:posOffset>120455</wp:posOffset>
              </wp:positionV>
              <wp:extent cx="2013829" cy="222298"/>
              <wp:effectExtent l="0" t="0" r="5715" b="6350"/>
              <wp:wrapNone/>
              <wp:docPr id="18" name="Caixa de Tex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13829" cy="22229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0C355F7" w14:textId="607D4C6B" w:rsidR="005019AB" w:rsidRPr="00654E90" w:rsidRDefault="005019AB" w:rsidP="007614F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</w:t>
                          </w:r>
                          <w:r w:rsidR="009E7BBC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3rs-</w:t>
                          </w: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PTR-PHASF-001-R0</w:t>
                          </w:r>
                          <w:r w:rsidR="009E7BBC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</w:t>
                          </w:r>
                        </w:p>
                        <w:p w14:paraId="40C5BFB2" w14:textId="77777777" w:rsidR="005019AB" w:rsidRPr="00654E90" w:rsidRDefault="005019AB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F664536" id="_x0000_t202" coordsize="21600,21600" o:spt="202" path="m,l,21600r21600,l21600,xe">
              <v:stroke joinstyle="miter"/>
              <v:path gradientshapeok="t" o:connecttype="rect"/>
            </v:shapetype>
            <v:shape id="Caixa de Texto 18" o:spid="_x0000_s1047" type="#_x0000_t202" style="position:absolute;left:0;text-align:left;margin-left:570.15pt;margin-top:9.5pt;width:158.55pt;height:17.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" fillcolor="white [3201]" stroked="f" strokeweight=".5pt">
              <v:textbox>
                <w:txbxContent>
                  <w:p w14:paraId="60C355F7" w14:textId="607D4C6B" w:rsidR="005019AB" w:rsidRPr="00654E90" w:rsidRDefault="005019AB" w:rsidP="007614F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</w:t>
                    </w:r>
                    <w:r w:rsidR="009E7BBC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3rs-</w:t>
                    </w: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PTR-PHASF-001-R0</w:t>
                    </w:r>
                    <w:r w:rsidR="009E7BBC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</w:t>
                    </w:r>
                  </w:p>
                  <w:p w14:paraId="40C5BFB2" w14:textId="77777777" w:rsidR="005019AB" w:rsidRPr="00654E90" w:rsidRDefault="005019AB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 w:rsidR="005019AB" w:rsidRPr="00C7084F">
      <w:rPr>
        <w:noProof/>
        <w:color w:val="365F91" w:themeColor="accent1" w:themeShade="BF"/>
        <w:sz w:val="18"/>
        <w:szCs w:val="16"/>
      </w:rPr>
      <mc:AlternateContent>
        <mc:Choice Requires="wps">
          <w:drawing>
            <wp:anchor distT="0" distB="0" distL="114300" distR="114300" simplePos="0" relativeHeight="251658267" behindDoc="1" locked="0" layoutInCell="1" allowOverlap="1" wp14:anchorId="5D77DA06" wp14:editId="13D5A1D3">
              <wp:simplePos x="0" y="0"/>
              <wp:positionH relativeFrom="page">
                <wp:posOffset>128905</wp:posOffset>
              </wp:positionH>
              <wp:positionV relativeFrom="page">
                <wp:posOffset>6858000</wp:posOffset>
              </wp:positionV>
              <wp:extent cx="3709670" cy="616585"/>
              <wp:effectExtent l="0" t="0" r="5080" b="12065"/>
              <wp:wrapNone/>
              <wp:docPr id="48" name="Caixa de Text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622A83" w14:textId="77777777" w:rsidR="005019AB" w:rsidRDefault="005019AB" w:rsidP="00C7084F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1F05BD22" w14:textId="77777777" w:rsidR="005019AB" w:rsidRDefault="005019AB" w:rsidP="00C7084F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D77DA06" id="Caixa de Texto 48" o:spid="_x0000_s1048" type="#_x0000_t202" style="position:absolute;left:0;text-align:left;margin-left:10.15pt;margin-top:540pt;width:292.1pt;height:48.55pt;z-index:-25165821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" filled="f" stroked="f">
              <v:textbox inset="0,0,0,0">
                <w:txbxContent>
                  <w:p w14:paraId="26622A83" w14:textId="77777777" w:rsidR="005019AB" w:rsidRDefault="005019AB" w:rsidP="00C7084F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1F05BD22" w14:textId="77777777" w:rsidR="005019AB" w:rsidRDefault="005019AB" w:rsidP="00C7084F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5019AB" w:rsidRPr="00C7084F">
      <w:rPr>
        <w:noProof/>
        <w:color w:val="365F91" w:themeColor="accent1" w:themeShade="BF"/>
        <w:sz w:val="18"/>
        <w:szCs w:val="16"/>
      </w:rPr>
      <mc:AlternateContent>
        <mc:Choice Requires="wpg">
          <w:drawing>
            <wp:anchor distT="0" distB="0" distL="114300" distR="114300" simplePos="0" relativeHeight="251658266" behindDoc="1" locked="0" layoutInCell="1" allowOverlap="1" wp14:anchorId="3028D6AE" wp14:editId="019E28BE">
              <wp:simplePos x="0" y="0"/>
              <wp:positionH relativeFrom="page">
                <wp:posOffset>-55880</wp:posOffset>
              </wp:positionH>
              <wp:positionV relativeFrom="page">
                <wp:posOffset>6749728</wp:posOffset>
              </wp:positionV>
              <wp:extent cx="5341620" cy="1222375"/>
              <wp:effectExtent l="0" t="0" r="0" b="15875"/>
              <wp:wrapNone/>
              <wp:docPr id="45" name="Agrupar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46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7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061915" id="Agrupar 45" o:spid="_x0000_s1026" style="position:absolute;margin-left:-4.4pt;margin-top:531.45pt;width:420.6pt;height:96.25pt;z-index:-251658214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="005019AB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725541CF" wp14:editId="29B0DD57">
              <wp:simplePos x="0" y="0"/>
              <wp:positionH relativeFrom="column">
                <wp:posOffset>11607165</wp:posOffset>
              </wp:positionH>
              <wp:positionV relativeFrom="paragraph">
                <wp:posOffset>130175</wp:posOffset>
              </wp:positionV>
              <wp:extent cx="1887619" cy="215660"/>
              <wp:effectExtent l="0" t="0" r="0" b="0"/>
              <wp:wrapNone/>
              <wp:docPr id="19" name="Caixa de Texto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7619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DD72BDE" w14:textId="77777777" w:rsidR="005019AB" w:rsidRPr="00654E90" w:rsidRDefault="005019AB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 w:rsidRPr="00654E90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10020-REL-GER-SAN-001-R00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25541CF" id="Caixa de Texto 19" o:spid="_x0000_s1049" type="#_x0000_t202" style="position:absolute;left:0;text-align:left;margin-left:913.95pt;margin-top:10.25pt;width:148.65pt;height:17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" fillcolor="white [3201]" stroked="f" strokeweight=".5pt">
              <v:textbox>
                <w:txbxContent>
                  <w:p w14:paraId="2DD72BDE" w14:textId="77777777" w:rsidR="005019AB" w:rsidRPr="00654E90" w:rsidRDefault="005019AB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 w:rsidRPr="00654E90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10020-REL-GER-SAN-001-R00</w:t>
                    </w:r>
                  </w:p>
                </w:txbxContent>
              </v:textbox>
            </v:shape>
          </w:pict>
        </mc:Fallback>
      </mc:AlternateContent>
    </w:r>
    <w:r w:rsidR="005019AB" w:rsidRPr="0084307A">
      <w:rPr>
        <w:color w:val="365F91" w:themeColor="accent1" w:themeShade="BF"/>
        <w:sz w:val="18"/>
        <w:szCs w:val="16"/>
      </w:rPr>
      <w:fldChar w:fldCharType="begin"/>
    </w:r>
    <w:r w:rsidR="005019AB" w:rsidRPr="0084307A">
      <w:rPr>
        <w:color w:val="365F91" w:themeColor="accent1" w:themeShade="BF"/>
        <w:sz w:val="18"/>
        <w:szCs w:val="16"/>
      </w:rPr>
      <w:instrText>PAGE   \* MERGEFORMAT</w:instrText>
    </w:r>
    <w:r w:rsidR="005019AB" w:rsidRPr="0084307A">
      <w:rPr>
        <w:color w:val="365F91" w:themeColor="accent1" w:themeShade="BF"/>
        <w:sz w:val="18"/>
        <w:szCs w:val="16"/>
      </w:rPr>
      <w:fldChar w:fldCharType="separate"/>
    </w:r>
    <w:r w:rsidR="005019AB">
      <w:rPr>
        <w:noProof/>
        <w:color w:val="365F91" w:themeColor="accent1" w:themeShade="BF"/>
        <w:sz w:val="18"/>
        <w:szCs w:val="16"/>
      </w:rPr>
      <w:t>26</w:t>
    </w:r>
    <w:r w:rsidR="005019AB" w:rsidRPr="0084307A">
      <w:rPr>
        <w:color w:val="365F91" w:themeColor="accent1" w:themeShade="BF"/>
        <w:sz w:val="18"/>
        <w:szCs w:val="16"/>
      </w:rPr>
      <w:fldChar w:fldCharType="end"/>
    </w:r>
    <w:r w:rsidR="005019AB" w:rsidRPr="0007768E">
      <w:rPr>
        <w:sz w:val="18"/>
        <w:szCs w:val="18"/>
      </w:rPr>
      <w:tab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AE79A8" w14:textId="30D3FF2E" w:rsidR="00222863" w:rsidRPr="0007768E" w:rsidRDefault="00A44606" w:rsidP="0007768E">
    <w:pPr>
      <w:spacing w:before="0" w:after="0" w:line="240" w:lineRule="auto"/>
      <w:ind w:left="8520" w:firstLine="284"/>
      <w:jc w:val="right"/>
      <w:rPr>
        <w:sz w:val="18"/>
        <w:szCs w:val="18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79" behindDoc="0" locked="0" layoutInCell="1" allowOverlap="1" wp14:anchorId="64AA1D92" wp14:editId="399C3AD6">
              <wp:simplePos x="0" y="0"/>
              <wp:positionH relativeFrom="column">
                <wp:posOffset>4404408</wp:posOffset>
              </wp:positionH>
              <wp:positionV relativeFrom="paragraph">
                <wp:posOffset>132129</wp:posOffset>
              </wp:positionV>
              <wp:extent cx="1976511" cy="225083"/>
              <wp:effectExtent l="0" t="0" r="5080" b="3810"/>
              <wp:wrapNone/>
              <wp:docPr id="52" name="Caixa de Texto 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76511" cy="225083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025E0D7" w14:textId="3685FD3F" w:rsidR="00222863" w:rsidRPr="00654E90" w:rsidRDefault="00222863" w:rsidP="00222863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</w:t>
                          </w:r>
                          <w:r w:rsidR="00A44606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3rs-</w:t>
                          </w: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PTR-PHASF-001-R0</w:t>
                          </w:r>
                          <w:r w:rsidR="00A44606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</w:t>
                          </w:r>
                        </w:p>
                        <w:p w14:paraId="282F77A4" w14:textId="77777777" w:rsidR="00222863" w:rsidRPr="00654E90" w:rsidRDefault="00222863" w:rsidP="00222863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AA1D92" id="_x0000_t202" coordsize="21600,21600" o:spt="202" path="m,l,21600r21600,l21600,xe">
              <v:stroke joinstyle="miter"/>
              <v:path gradientshapeok="t" o:connecttype="rect"/>
            </v:shapetype>
            <v:shape id="Caixa de Texto 52" o:spid="_x0000_s1050" type="#_x0000_t202" style="position:absolute;left:0;text-align:left;margin-left:346.8pt;margin-top:10.4pt;width:155.65pt;height:17.7pt;z-index:2516582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" fillcolor="white [3201]" stroked="f" strokeweight=".5pt">
              <v:textbox>
                <w:txbxContent>
                  <w:p w14:paraId="6025E0D7" w14:textId="3685FD3F" w:rsidR="00222863" w:rsidRPr="00654E90" w:rsidRDefault="00222863" w:rsidP="00222863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</w:t>
                    </w:r>
                    <w:r w:rsidR="00A44606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3rs-</w:t>
                    </w: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PTR-PHASF-001-R0</w:t>
                    </w:r>
                    <w:r w:rsidR="00A44606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</w:t>
                    </w:r>
                  </w:p>
                  <w:p w14:paraId="282F77A4" w14:textId="77777777" w:rsidR="00222863" w:rsidRPr="00654E90" w:rsidRDefault="00222863" w:rsidP="00222863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 w:rsidR="00222863" w:rsidRPr="00222863">
      <w:rPr>
        <w:noProof/>
        <w:color w:val="365F91" w:themeColor="accent1" w:themeShade="BF"/>
        <w:sz w:val="18"/>
        <w:szCs w:val="16"/>
      </w:rPr>
      <mc:AlternateContent>
        <mc:Choice Requires="wps">
          <w:drawing>
            <wp:anchor distT="0" distB="0" distL="114300" distR="114300" simplePos="0" relativeHeight="251658278" behindDoc="1" locked="0" layoutInCell="1" allowOverlap="1" wp14:anchorId="79B2E1F7" wp14:editId="6E4DECEE">
              <wp:simplePos x="0" y="0"/>
              <wp:positionH relativeFrom="page">
                <wp:posOffset>62494</wp:posOffset>
              </wp:positionH>
              <wp:positionV relativeFrom="page">
                <wp:posOffset>10016490</wp:posOffset>
              </wp:positionV>
              <wp:extent cx="3709670" cy="616585"/>
              <wp:effectExtent l="0" t="0" r="5080" b="12065"/>
              <wp:wrapNone/>
              <wp:docPr id="105939917" name="Caixa de Texto 1059399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7FA8E5" w14:textId="77777777" w:rsidR="00222863" w:rsidRDefault="00222863" w:rsidP="00222863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367F1EE0" w14:textId="77777777" w:rsidR="00222863" w:rsidRDefault="00222863" w:rsidP="00222863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B2E1F7" id="Caixa de Texto 105939917" o:spid="_x0000_s1051" type="#_x0000_t202" style="position:absolute;left:0;text-align:left;margin-left:4.9pt;margin-top:788.7pt;width:292.1pt;height:48.55pt;z-index:-2516582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" filled="f" stroked="f">
              <v:textbox inset="0,0,0,0">
                <w:txbxContent>
                  <w:p w14:paraId="427FA8E5" w14:textId="77777777" w:rsidR="00222863" w:rsidRDefault="00222863" w:rsidP="00222863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367F1EE0" w14:textId="77777777" w:rsidR="00222863" w:rsidRDefault="00222863" w:rsidP="00222863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222863" w:rsidRPr="00222863">
      <w:rPr>
        <w:noProof/>
        <w:color w:val="365F91" w:themeColor="accent1" w:themeShade="BF"/>
        <w:sz w:val="18"/>
        <w:szCs w:val="16"/>
      </w:rPr>
      <mc:AlternateContent>
        <mc:Choice Requires="wpg">
          <w:drawing>
            <wp:anchor distT="0" distB="0" distL="114300" distR="114300" simplePos="0" relativeHeight="251658277" behindDoc="1" locked="0" layoutInCell="1" allowOverlap="1" wp14:anchorId="635B4191" wp14:editId="00C1E444">
              <wp:simplePos x="0" y="0"/>
              <wp:positionH relativeFrom="page">
                <wp:posOffset>-226431</wp:posOffset>
              </wp:positionH>
              <wp:positionV relativeFrom="page">
                <wp:posOffset>9907905</wp:posOffset>
              </wp:positionV>
              <wp:extent cx="5341620" cy="1222375"/>
              <wp:effectExtent l="0" t="0" r="0" b="15875"/>
              <wp:wrapNone/>
              <wp:docPr id="105939912" name="Agrupar 1059399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105939913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5939916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89C14A" id="Agrupar 105939912" o:spid="_x0000_s1026" style="position:absolute;margin-left:-17.85pt;margin-top:780.15pt;width:420.6pt;height:96.25pt;z-index:-251658203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="00222863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70" behindDoc="0" locked="0" layoutInCell="1" allowOverlap="1" wp14:anchorId="6FB6822C" wp14:editId="18ADEF53">
              <wp:simplePos x="0" y="0"/>
              <wp:positionH relativeFrom="column">
                <wp:posOffset>11607165</wp:posOffset>
              </wp:positionH>
              <wp:positionV relativeFrom="paragraph">
                <wp:posOffset>130175</wp:posOffset>
              </wp:positionV>
              <wp:extent cx="1887619" cy="215660"/>
              <wp:effectExtent l="0" t="0" r="0" b="0"/>
              <wp:wrapNone/>
              <wp:docPr id="53" name="Caixa de Texto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7619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FFCF8E4" w14:textId="77777777" w:rsidR="00222863" w:rsidRPr="00654E90" w:rsidRDefault="00222863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 w:rsidRPr="00654E90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10020-REL-GER-SAN-001-R00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FB6822C" id="Caixa de Texto 53" o:spid="_x0000_s1052" type="#_x0000_t202" style="position:absolute;left:0;text-align:left;margin-left:913.95pt;margin-top:10.25pt;width:148.65pt;height:17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" fillcolor="white [3201]" stroked="f" strokeweight=".5pt">
              <v:textbox>
                <w:txbxContent>
                  <w:p w14:paraId="6FFCF8E4" w14:textId="77777777" w:rsidR="00222863" w:rsidRPr="00654E90" w:rsidRDefault="00222863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 w:rsidRPr="00654E90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10020-REL-GER-SAN-001-R00</w:t>
                    </w:r>
                  </w:p>
                </w:txbxContent>
              </v:textbox>
            </v:shape>
          </w:pict>
        </mc:Fallback>
      </mc:AlternateContent>
    </w:r>
    <w:r w:rsidR="00222863" w:rsidRPr="0084307A">
      <w:rPr>
        <w:color w:val="365F91" w:themeColor="accent1" w:themeShade="BF"/>
        <w:sz w:val="18"/>
        <w:szCs w:val="16"/>
      </w:rPr>
      <w:fldChar w:fldCharType="begin"/>
    </w:r>
    <w:r w:rsidR="00222863" w:rsidRPr="0084307A">
      <w:rPr>
        <w:color w:val="365F91" w:themeColor="accent1" w:themeShade="BF"/>
        <w:sz w:val="18"/>
        <w:szCs w:val="16"/>
      </w:rPr>
      <w:instrText>PAGE   \* MERGEFORMAT</w:instrText>
    </w:r>
    <w:r w:rsidR="00222863" w:rsidRPr="0084307A">
      <w:rPr>
        <w:color w:val="365F91" w:themeColor="accent1" w:themeShade="BF"/>
        <w:sz w:val="18"/>
        <w:szCs w:val="16"/>
      </w:rPr>
      <w:fldChar w:fldCharType="separate"/>
    </w:r>
    <w:r w:rsidR="00222863">
      <w:rPr>
        <w:noProof/>
        <w:color w:val="365F91" w:themeColor="accent1" w:themeShade="BF"/>
        <w:sz w:val="18"/>
        <w:szCs w:val="16"/>
      </w:rPr>
      <w:t>26</w:t>
    </w:r>
    <w:r w:rsidR="00222863" w:rsidRPr="0084307A">
      <w:rPr>
        <w:color w:val="365F91" w:themeColor="accent1" w:themeShade="BF"/>
        <w:sz w:val="18"/>
        <w:szCs w:val="16"/>
      </w:rPr>
      <w:fldChar w:fldCharType="end"/>
    </w:r>
    <w:r w:rsidR="00222863" w:rsidRPr="0007768E">
      <w:rPr>
        <w:sz w:val="18"/>
        <w:szCs w:val="18"/>
      </w:rPr>
      <w:tab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28F026" w14:textId="590B3DB7" w:rsidR="00222863" w:rsidRPr="0007768E" w:rsidRDefault="00A44606" w:rsidP="0007768E">
    <w:pPr>
      <w:spacing w:before="0" w:after="0" w:line="240" w:lineRule="auto"/>
      <w:ind w:left="8520" w:firstLine="284"/>
      <w:jc w:val="right"/>
      <w:rPr>
        <w:sz w:val="18"/>
        <w:szCs w:val="18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74" behindDoc="0" locked="0" layoutInCell="1" allowOverlap="1" wp14:anchorId="7D8224F0" wp14:editId="1312C544">
              <wp:simplePos x="0" y="0"/>
              <wp:positionH relativeFrom="column">
                <wp:posOffset>7262007</wp:posOffset>
              </wp:positionH>
              <wp:positionV relativeFrom="paragraph">
                <wp:posOffset>120455</wp:posOffset>
              </wp:positionV>
              <wp:extent cx="1992727" cy="215265"/>
              <wp:effectExtent l="0" t="0" r="7620" b="0"/>
              <wp:wrapNone/>
              <wp:docPr id="60" name="Caixa de Texto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92727" cy="21526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AEB64BB" w14:textId="787DD3D5" w:rsidR="00222863" w:rsidRPr="00654E90" w:rsidRDefault="00222863" w:rsidP="007614F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08620-</w:t>
                          </w:r>
                          <w:r w:rsidR="00A44606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3rs-</w:t>
                          </w:r>
                          <w:r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PTR-PHASF-001-R0</w:t>
                          </w:r>
                          <w:r w:rsidR="00A44606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</w:t>
                          </w:r>
                        </w:p>
                        <w:p w14:paraId="23843280" w14:textId="77777777" w:rsidR="00222863" w:rsidRPr="00654E90" w:rsidRDefault="00222863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8224F0" id="_x0000_t202" coordsize="21600,21600" o:spt="202" path="m,l,21600r21600,l21600,xe">
              <v:stroke joinstyle="miter"/>
              <v:path gradientshapeok="t" o:connecttype="rect"/>
            </v:shapetype>
            <v:shape id="Caixa de Texto 60" o:spid="_x0000_s1053" type="#_x0000_t202" style="position:absolute;left:0;text-align:left;margin-left:571.8pt;margin-top:9.5pt;width:156.9pt;height:16.95pt;z-index:2516582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" fillcolor="white [3201]" stroked="f" strokeweight=".5pt">
              <v:textbox>
                <w:txbxContent>
                  <w:p w14:paraId="2AEB64BB" w14:textId="787DD3D5" w:rsidR="00222863" w:rsidRPr="00654E90" w:rsidRDefault="00222863" w:rsidP="007614F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08620-</w:t>
                    </w:r>
                    <w:r w:rsidR="00A44606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3rs-</w:t>
                    </w:r>
                    <w:r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PTR-PHASF-001-R0</w:t>
                    </w:r>
                    <w:r w:rsidR="00A44606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</w:t>
                    </w:r>
                  </w:p>
                  <w:p w14:paraId="23843280" w14:textId="77777777" w:rsidR="00222863" w:rsidRPr="00654E90" w:rsidRDefault="00222863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</w:p>
                </w:txbxContent>
              </v:textbox>
            </v:shape>
          </w:pict>
        </mc:Fallback>
      </mc:AlternateContent>
    </w:r>
    <w:r w:rsidR="00222863" w:rsidRPr="00C7084F">
      <w:rPr>
        <w:noProof/>
        <w:color w:val="365F91" w:themeColor="accent1" w:themeShade="BF"/>
        <w:sz w:val="18"/>
        <w:szCs w:val="16"/>
      </w:rPr>
      <mc:AlternateContent>
        <mc:Choice Requires="wps">
          <w:drawing>
            <wp:anchor distT="0" distB="0" distL="114300" distR="114300" simplePos="0" relativeHeight="251658276" behindDoc="1" locked="0" layoutInCell="1" allowOverlap="1" wp14:anchorId="7C91B9C4" wp14:editId="7D909DD8">
              <wp:simplePos x="0" y="0"/>
              <wp:positionH relativeFrom="page">
                <wp:posOffset>128905</wp:posOffset>
              </wp:positionH>
              <wp:positionV relativeFrom="page">
                <wp:posOffset>6858000</wp:posOffset>
              </wp:positionV>
              <wp:extent cx="3709670" cy="616585"/>
              <wp:effectExtent l="0" t="0" r="5080" b="12065"/>
              <wp:wrapNone/>
              <wp:docPr id="56" name="Caixa de Texto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9670" cy="616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8CC7D2" w14:textId="77777777" w:rsidR="00222863" w:rsidRDefault="00222863" w:rsidP="00C7084F">
                          <w:pPr>
                            <w:spacing w:after="0" w:line="240" w:lineRule="auto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>+55 (81) 3316-0700</w:t>
                          </w:r>
                        </w:p>
                        <w:p w14:paraId="33DA6E39" w14:textId="77777777" w:rsidR="00222863" w:rsidRDefault="00222863" w:rsidP="00C7084F">
                          <w:pPr>
                            <w:spacing w:line="240" w:lineRule="auto"/>
                            <w:ind w:left="20" w:right="1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color w:val="FFFFFF"/>
                              <w:sz w:val="18"/>
                            </w:rPr>
                            <w:t xml:space="preserve">Rua Irene Ramos Gomes de Mattos 176, 51011-530, Recife, Pernambuco, Brasil </w:t>
                          </w:r>
                          <w:hyperlink r:id="rId1">
                            <w:r>
                              <w:rPr>
                                <w:rFonts w:ascii="Calibri"/>
                                <w:color w:val="0093B5"/>
                                <w:sz w:val="18"/>
                              </w:rPr>
                              <w:t>www.tpfengenharia.com.br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91B9C4" id="Caixa de Texto 56" o:spid="_x0000_s1054" type="#_x0000_t202" style="position:absolute;left:0;text-align:left;margin-left:10.15pt;margin-top:540pt;width:292.1pt;height:48.55pt;z-index:-2516582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" filled="f" stroked="f">
              <v:textbox inset="0,0,0,0">
                <w:txbxContent>
                  <w:p w14:paraId="008CC7D2" w14:textId="77777777" w:rsidR="00222863" w:rsidRDefault="00222863" w:rsidP="00C7084F">
                    <w:pPr>
                      <w:spacing w:after="0" w:line="240" w:lineRule="auto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>+55 (81) 3316-0700</w:t>
                    </w:r>
                  </w:p>
                  <w:p w14:paraId="33DA6E39" w14:textId="77777777" w:rsidR="00222863" w:rsidRDefault="00222863" w:rsidP="00C7084F">
                    <w:pPr>
                      <w:spacing w:line="240" w:lineRule="auto"/>
                      <w:ind w:left="20" w:right="1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color w:val="FFFFFF"/>
                        <w:sz w:val="18"/>
                      </w:rPr>
                      <w:t xml:space="preserve">Rua Irene Ramos Gomes de Mattos 176, 51011-530, Recife, Pernambuco, Brasil </w:t>
                    </w:r>
                    <w:hyperlink r:id="rId2">
                      <w:r>
                        <w:rPr>
                          <w:rFonts w:ascii="Calibri"/>
                          <w:color w:val="0093B5"/>
                          <w:sz w:val="18"/>
                        </w:rPr>
                        <w:t>www.tpfengenharia.com.br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 w:rsidR="00222863" w:rsidRPr="00C7084F">
      <w:rPr>
        <w:noProof/>
        <w:color w:val="365F91" w:themeColor="accent1" w:themeShade="BF"/>
        <w:sz w:val="18"/>
        <w:szCs w:val="16"/>
      </w:rPr>
      <mc:AlternateContent>
        <mc:Choice Requires="wpg">
          <w:drawing>
            <wp:anchor distT="0" distB="0" distL="114300" distR="114300" simplePos="0" relativeHeight="251658275" behindDoc="1" locked="0" layoutInCell="1" allowOverlap="1" wp14:anchorId="30045B3C" wp14:editId="6C0806BB">
              <wp:simplePos x="0" y="0"/>
              <wp:positionH relativeFrom="page">
                <wp:posOffset>-55880</wp:posOffset>
              </wp:positionH>
              <wp:positionV relativeFrom="page">
                <wp:posOffset>6749728</wp:posOffset>
              </wp:positionV>
              <wp:extent cx="5341620" cy="1222375"/>
              <wp:effectExtent l="0" t="0" r="0" b="15875"/>
              <wp:wrapNone/>
              <wp:docPr id="57" name="Agrupar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341620" cy="1222375"/>
                        <a:chOff x="-10" y="14924"/>
                        <a:chExt cx="8412" cy="1925"/>
                      </a:xfrm>
                    </wpg:grpSpPr>
                    <wps:wsp>
                      <wps:cNvPr id="58" name="Freeform 2"/>
                      <wps:cNvSpPr>
                        <a:spLocks/>
                      </wps:cNvSpPr>
                      <wps:spPr bwMode="auto">
                        <a:xfrm>
                          <a:off x="0" y="15117"/>
                          <a:ext cx="8402" cy="1721"/>
                        </a:xfrm>
                        <a:custGeom>
                          <a:avLst/>
                          <a:gdLst>
                            <a:gd name="T0" fmla="*/ 7971 w 8402"/>
                            <a:gd name="T1" fmla="+- 0 15118 15118"/>
                            <a:gd name="T2" fmla="*/ 15118 h 1721"/>
                            <a:gd name="T3" fmla="*/ 0 w 8402"/>
                            <a:gd name="T4" fmla="+- 0 15118 15118"/>
                            <a:gd name="T5" fmla="*/ 15118 h 1721"/>
                            <a:gd name="T6" fmla="*/ 0 w 8402"/>
                            <a:gd name="T7" fmla="+- 0 16838 15118"/>
                            <a:gd name="T8" fmla="*/ 16838 h 1721"/>
                            <a:gd name="T9" fmla="*/ 8401 w 8402"/>
                            <a:gd name="T10" fmla="+- 0 16838 15118"/>
                            <a:gd name="T11" fmla="*/ 16838 h 1721"/>
                            <a:gd name="T12" fmla="*/ 7971 w 8402"/>
                            <a:gd name="T13" fmla="+- 0 15118 15118"/>
                            <a:gd name="T14" fmla="*/ 15118 h 1721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8402" h="1721">
                              <a:moveTo>
                                <a:pt x="7971" y="0"/>
                              </a:moveTo>
                              <a:lnTo>
                                <a:pt x="0" y="0"/>
                              </a:lnTo>
                              <a:lnTo>
                                <a:pt x="0" y="1720"/>
                              </a:lnTo>
                              <a:lnTo>
                                <a:pt x="8401" y="1720"/>
                              </a:lnTo>
                              <a:lnTo>
                                <a:pt x="79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255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9" name="Freeform 3"/>
                      <wps:cNvSpPr>
                        <a:spLocks/>
                      </wps:cNvSpPr>
                      <wps:spPr bwMode="auto">
                        <a:xfrm>
                          <a:off x="0" y="14933"/>
                          <a:ext cx="8160" cy="1905"/>
                        </a:xfrm>
                        <a:custGeom>
                          <a:avLst/>
                          <a:gdLst>
                            <a:gd name="T0" fmla="*/ 8159 w 8160"/>
                            <a:gd name="T1" fmla="+- 0 16838 14934"/>
                            <a:gd name="T2" fmla="*/ 16838 h 1905"/>
                            <a:gd name="T3" fmla="*/ 7683 w 8160"/>
                            <a:gd name="T4" fmla="+- 0 14934 14934"/>
                            <a:gd name="T5" fmla="*/ 14934 h 1905"/>
                            <a:gd name="T6" fmla="*/ 0 w 8160"/>
                            <a:gd name="T7" fmla="+- 0 14934 14934"/>
                            <a:gd name="T8" fmla="*/ 14934 h 1905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</a:cxnLst>
                          <a:rect l="0" t="0" r="r" b="b"/>
                          <a:pathLst>
                            <a:path w="8160" h="1905">
                              <a:moveTo>
                                <a:pt x="8159" y="1904"/>
                              </a:moveTo>
                              <a:lnTo>
                                <a:pt x="7683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93B5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B937369" id="Agrupar 57" o:spid="_x0000_s1026" style="position:absolute;margin-left:-4.4pt;margin-top:531.45pt;width:420.6pt;height:96.25pt;z-index:-251658205;mso-position-horizontal-relative:page;mso-position-vertical-relative:page" coordorigin="-10,14924" coordsize="8412,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">
              <v:shape id="Freeform 2" o:spid="_x0000_s1027" style="position:absolute;top:15117;width:8402;height:1721;visibility:visible;mso-wrap-style:square;v-text-anchor:top" coordsize="8402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" path="m7971,l,,,1720r8401,l7971,xe" fillcolor="#0b2552" stroked="f">
                <v:path arrowok="t" o:connecttype="custom" o:connectlocs="7971,15118;0,15118;0,16838;8401,16838;7971,15118" o:connectangles="0,0,0,0,0"/>
              </v:shape>
              <v:shape id="Freeform 3" o:spid="_x0000_s1028" style="position:absolute;top:14933;width:8160;height:1905;visibility:visible;mso-wrap-style:square;v-text-anchor:top" coordsize="816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" path="m8159,1904l7683,,,e" filled="f" strokecolor="#0093b5" strokeweight="1pt">
                <v:path arrowok="t" o:connecttype="custom" o:connectlocs="8159,16838;7683,14934;0,14934" o:connectangles="0,0,0"/>
              </v:shape>
              <w10:wrap anchorx="page" anchory="page"/>
            </v:group>
          </w:pict>
        </mc:Fallback>
      </mc:AlternateContent>
    </w:r>
    <w:r w:rsidR="00222863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73" behindDoc="0" locked="0" layoutInCell="1" allowOverlap="1" wp14:anchorId="3C23CF25" wp14:editId="44CE9402">
              <wp:simplePos x="0" y="0"/>
              <wp:positionH relativeFrom="column">
                <wp:posOffset>11607165</wp:posOffset>
              </wp:positionH>
              <wp:positionV relativeFrom="paragraph">
                <wp:posOffset>130175</wp:posOffset>
              </wp:positionV>
              <wp:extent cx="1887619" cy="215660"/>
              <wp:effectExtent l="0" t="0" r="0" b="0"/>
              <wp:wrapNone/>
              <wp:docPr id="61" name="Caixa de Texto 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7619" cy="2156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EE75931" w14:textId="77777777" w:rsidR="00222863" w:rsidRPr="00654E90" w:rsidRDefault="00222863" w:rsidP="004B6D70">
                          <w:pPr>
                            <w:pStyle w:val="Cabealho"/>
                            <w:spacing w:before="0" w:after="0" w:line="240" w:lineRule="auto"/>
                            <w:jc w:val="center"/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</w:pPr>
                          <w:r w:rsidRPr="00654E90">
                            <w:rPr>
                              <w:rFonts w:asciiTheme="minorHAnsi" w:hAnsiTheme="minorHAnsi"/>
                              <w:color w:val="365F91" w:themeColor="accent1" w:themeShade="BF"/>
                              <w:sz w:val="18"/>
                              <w:szCs w:val="18"/>
                              <w:lang w:val="pt-BR"/>
                            </w:rPr>
                            <w:t>10020-REL-GER-SAN-001-R00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23CF25" id="Caixa de Texto 61" o:spid="_x0000_s1055" type="#_x0000_t202" style="position:absolute;left:0;text-align:left;margin-left:913.95pt;margin-top:10.25pt;width:148.65pt;height:17pt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" fillcolor="white [3201]" stroked="f" strokeweight=".5pt">
              <v:textbox>
                <w:txbxContent>
                  <w:p w14:paraId="7EE75931" w14:textId="77777777" w:rsidR="00222863" w:rsidRPr="00654E90" w:rsidRDefault="00222863" w:rsidP="004B6D70">
                    <w:pPr>
                      <w:pStyle w:val="Cabealho"/>
                      <w:spacing w:before="0" w:after="0" w:line="240" w:lineRule="auto"/>
                      <w:jc w:val="center"/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</w:pPr>
                    <w:r w:rsidRPr="00654E90">
                      <w:rPr>
                        <w:rFonts w:asciiTheme="minorHAnsi" w:hAnsiTheme="minorHAnsi"/>
                        <w:color w:val="365F91" w:themeColor="accent1" w:themeShade="BF"/>
                        <w:sz w:val="18"/>
                        <w:szCs w:val="18"/>
                        <w:lang w:val="pt-BR"/>
                      </w:rPr>
                      <w:t>10020-REL-GER-SAN-001-R00</w:t>
                    </w:r>
                  </w:p>
                </w:txbxContent>
              </v:textbox>
            </v:shape>
          </w:pict>
        </mc:Fallback>
      </mc:AlternateContent>
    </w:r>
    <w:r w:rsidR="00222863" w:rsidRPr="0084307A">
      <w:rPr>
        <w:color w:val="365F91" w:themeColor="accent1" w:themeShade="BF"/>
        <w:sz w:val="18"/>
        <w:szCs w:val="16"/>
      </w:rPr>
      <w:fldChar w:fldCharType="begin"/>
    </w:r>
    <w:r w:rsidR="00222863" w:rsidRPr="0084307A">
      <w:rPr>
        <w:color w:val="365F91" w:themeColor="accent1" w:themeShade="BF"/>
        <w:sz w:val="18"/>
        <w:szCs w:val="16"/>
      </w:rPr>
      <w:instrText>PAGE   \* MERGEFORMAT</w:instrText>
    </w:r>
    <w:r w:rsidR="00222863" w:rsidRPr="0084307A">
      <w:rPr>
        <w:color w:val="365F91" w:themeColor="accent1" w:themeShade="BF"/>
        <w:sz w:val="18"/>
        <w:szCs w:val="16"/>
      </w:rPr>
      <w:fldChar w:fldCharType="separate"/>
    </w:r>
    <w:r w:rsidR="00222863">
      <w:rPr>
        <w:noProof/>
        <w:color w:val="365F91" w:themeColor="accent1" w:themeShade="BF"/>
        <w:sz w:val="18"/>
        <w:szCs w:val="16"/>
      </w:rPr>
      <w:t>26</w:t>
    </w:r>
    <w:r w:rsidR="00222863" w:rsidRPr="0084307A">
      <w:rPr>
        <w:color w:val="365F91" w:themeColor="accent1" w:themeShade="BF"/>
        <w:sz w:val="18"/>
        <w:szCs w:val="16"/>
      </w:rPr>
      <w:fldChar w:fldCharType="end"/>
    </w:r>
    <w:r w:rsidR="00222863" w:rsidRPr="0007768E">
      <w:rPr>
        <w:sz w:val="18"/>
        <w:szCs w:val="18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967D44" w14:textId="77777777" w:rsidR="00FD4ED8" w:rsidRDefault="00FD4ED8" w:rsidP="006C3C75">
      <w:r>
        <w:separator/>
      </w:r>
    </w:p>
  </w:footnote>
  <w:footnote w:type="continuationSeparator" w:id="0">
    <w:p w14:paraId="2B4913E9" w14:textId="77777777" w:rsidR="00FD4ED8" w:rsidRDefault="00FD4ED8" w:rsidP="006C3C75">
      <w:r>
        <w:continuationSeparator/>
      </w:r>
    </w:p>
  </w:footnote>
  <w:footnote w:type="continuationNotice" w:id="1">
    <w:p w14:paraId="2F3EF28D" w14:textId="77777777" w:rsidR="00FD4ED8" w:rsidRDefault="00FD4ED8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245336" w14:textId="2ABF6B00" w:rsidR="005019AB" w:rsidRPr="00DF1A94" w:rsidRDefault="005019AB" w:rsidP="00DF1A94">
    <w:pPr>
      <w:pStyle w:val="Cabealho"/>
      <w:spacing w:after="0" w:line="276" w:lineRule="auto"/>
      <w:jc w:val="right"/>
      <w:rPr>
        <w:color w:val="365F91" w:themeColor="accent1" w:themeShade="BF"/>
        <w:sz w:val="13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0333469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5F1078A1" w14:textId="49B6495F" w:rsidR="005019AB" w:rsidRDefault="005019AB" w:rsidP="00831023">
        <w:pPr>
          <w:pStyle w:val="Cabealho"/>
          <w:spacing w:after="0" w:line="276" w:lineRule="auto"/>
          <w:jc w:val="right"/>
        </w:pPr>
        <w:r w:rsidRPr="00CE6429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41" behindDoc="0" locked="0" layoutInCell="1" allowOverlap="1" wp14:anchorId="63208A88" wp14:editId="548B0034">
              <wp:simplePos x="0" y="0"/>
              <wp:positionH relativeFrom="column">
                <wp:posOffset>4774039</wp:posOffset>
              </wp:positionH>
              <wp:positionV relativeFrom="paragraph">
                <wp:posOffset>-160020</wp:posOffset>
              </wp:positionV>
              <wp:extent cx="1321303" cy="660998"/>
              <wp:effectExtent l="0" t="0" r="0" b="6350"/>
              <wp:wrapNone/>
              <wp:docPr id="63" name="Imagem 6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21303" cy="66099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51" behindDoc="1" locked="0" layoutInCell="1" allowOverlap="1" wp14:anchorId="7129A610" wp14:editId="65D4AADF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64" name="Imagem 6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15F098D9" w14:textId="6345A1EC" w:rsidR="005019AB" w:rsidRPr="00831023" w:rsidRDefault="00FD4ED8" w:rsidP="00831023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color w:val="365F91" w:themeColor="accent1" w:themeShade="BF"/>
            <w:sz w:val="13"/>
            <w:szCs w:val="18"/>
          </w:rPr>
        </w:pP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2335225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0AB3B98D" w14:textId="77777777" w:rsidR="00424A0C" w:rsidRDefault="00424A0C" w:rsidP="00831023">
        <w:pPr>
          <w:pStyle w:val="Cabealho"/>
          <w:spacing w:after="0" w:line="276" w:lineRule="auto"/>
          <w:jc w:val="right"/>
        </w:pPr>
        <w:r w:rsidRPr="00DF1A94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82" behindDoc="0" locked="0" layoutInCell="1" allowOverlap="1" wp14:anchorId="73FE5BFD" wp14:editId="001BF4B2">
              <wp:simplePos x="0" y="0"/>
              <wp:positionH relativeFrom="column">
                <wp:posOffset>4790922</wp:posOffset>
              </wp:positionH>
              <wp:positionV relativeFrom="paragraph">
                <wp:posOffset>-147239</wp:posOffset>
              </wp:positionV>
              <wp:extent cx="1321303" cy="660998"/>
              <wp:effectExtent l="0" t="0" r="0" b="6350"/>
              <wp:wrapNone/>
              <wp:docPr id="65" name="Imagem 6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23170" cy="66193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84" behindDoc="1" locked="0" layoutInCell="1" allowOverlap="1" wp14:anchorId="4B8706D6" wp14:editId="161E261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66" name="Imagem 6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2BE21756" w14:textId="77777777" w:rsidR="00424A0C" w:rsidRPr="00831023" w:rsidRDefault="00FD4ED8" w:rsidP="00831023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color w:val="365F91" w:themeColor="accent1" w:themeShade="BF"/>
            <w:sz w:val="13"/>
            <w:szCs w:val="18"/>
          </w:rPr>
        </w:pP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20298900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516D1381" w14:textId="77777777" w:rsidR="005019AB" w:rsidRDefault="005019AB" w:rsidP="00671097">
        <w:pPr>
          <w:pStyle w:val="Cabealho"/>
          <w:spacing w:after="0" w:line="276" w:lineRule="auto"/>
          <w:jc w:val="right"/>
        </w:pPr>
        <w:r w:rsidRPr="00DF1A94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45" behindDoc="0" locked="0" layoutInCell="1" allowOverlap="1" wp14:anchorId="6173D3BF" wp14:editId="2FE16AAB">
              <wp:simplePos x="0" y="0"/>
              <wp:positionH relativeFrom="column">
                <wp:posOffset>4903470</wp:posOffset>
              </wp:positionH>
              <wp:positionV relativeFrom="paragraph">
                <wp:posOffset>-98870</wp:posOffset>
              </wp:positionV>
              <wp:extent cx="1210945" cy="605790"/>
              <wp:effectExtent l="0" t="0" r="8255" b="3810"/>
              <wp:wrapNone/>
              <wp:docPr id="24" name="Imagem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10945" cy="6057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46" behindDoc="1" locked="0" layoutInCell="1" allowOverlap="1" wp14:anchorId="19632E3D" wp14:editId="0CF19C07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25" name="Imagem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609223CA" w14:textId="77777777" w:rsidR="005019AB" w:rsidRPr="00671097" w:rsidRDefault="00FD4ED8" w:rsidP="00671097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rFonts w:ascii="Arial" w:hAnsi="Arial"/>
            <w:caps w:val="0"/>
            <w:color w:val="365F91" w:themeColor="accent1" w:themeShade="BF"/>
            <w:sz w:val="13"/>
            <w:szCs w:val="18"/>
            <w:lang w:val="pt-BR" w:eastAsia="en-US"/>
          </w:rPr>
        </w:pPr>
      </w:p>
    </w:sdtContent>
  </w:sdt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14761128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548BCA5C" w14:textId="77777777" w:rsidR="005019AB" w:rsidRDefault="005019AB" w:rsidP="00671097">
        <w:pPr>
          <w:pStyle w:val="Cabealho"/>
          <w:spacing w:after="0" w:line="276" w:lineRule="auto"/>
          <w:jc w:val="right"/>
        </w:pPr>
        <w:r w:rsidRPr="00DF1A94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56" behindDoc="0" locked="0" layoutInCell="1" allowOverlap="1" wp14:anchorId="36AE0C6C" wp14:editId="6A2C2580">
              <wp:simplePos x="0" y="0"/>
              <wp:positionH relativeFrom="column">
                <wp:posOffset>7824090</wp:posOffset>
              </wp:positionH>
              <wp:positionV relativeFrom="paragraph">
                <wp:posOffset>-98425</wp:posOffset>
              </wp:positionV>
              <wp:extent cx="1210945" cy="605790"/>
              <wp:effectExtent l="0" t="0" r="8255" b="3810"/>
              <wp:wrapNone/>
              <wp:docPr id="26" name="Imagem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10945" cy="6057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57" behindDoc="1" locked="0" layoutInCell="1" allowOverlap="1" wp14:anchorId="24FCA102" wp14:editId="0AB99063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29" name="Imagem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11DF1825" w14:textId="77777777" w:rsidR="005019AB" w:rsidRPr="00671097" w:rsidRDefault="00FD4ED8" w:rsidP="00671097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rFonts w:ascii="Arial" w:hAnsi="Arial"/>
            <w:caps w:val="0"/>
            <w:color w:val="365F91" w:themeColor="accent1" w:themeShade="BF"/>
            <w:sz w:val="13"/>
            <w:szCs w:val="18"/>
            <w:lang w:val="pt-BR" w:eastAsia="en-US"/>
          </w:rPr>
        </w:pPr>
      </w:p>
    </w:sdtContent>
  </w:sdt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17899771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740D6FEA" w14:textId="77777777" w:rsidR="00222863" w:rsidRDefault="00222863" w:rsidP="00671097">
        <w:pPr>
          <w:pStyle w:val="Cabealho"/>
          <w:spacing w:after="0" w:line="276" w:lineRule="auto"/>
          <w:jc w:val="right"/>
        </w:pPr>
        <w:r w:rsidRPr="00DF1A94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68" behindDoc="0" locked="0" layoutInCell="1" allowOverlap="1" wp14:anchorId="74DBA80A" wp14:editId="29CA793A">
              <wp:simplePos x="0" y="0"/>
              <wp:positionH relativeFrom="column">
                <wp:posOffset>7824090</wp:posOffset>
              </wp:positionH>
              <wp:positionV relativeFrom="paragraph">
                <wp:posOffset>-98425</wp:posOffset>
              </wp:positionV>
              <wp:extent cx="1210945" cy="605790"/>
              <wp:effectExtent l="0" t="0" r="8255" b="3810"/>
              <wp:wrapNone/>
              <wp:docPr id="105939910" name="Imagem 1059399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10945" cy="6057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69" behindDoc="1" locked="0" layoutInCell="1" allowOverlap="1" wp14:anchorId="579967A2" wp14:editId="33298938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105939911" name="Imagem 1059399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428B4B7C" w14:textId="77777777" w:rsidR="00222863" w:rsidRPr="00671097" w:rsidRDefault="00FD4ED8" w:rsidP="00671097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rFonts w:ascii="Arial" w:hAnsi="Arial"/>
            <w:caps w:val="0"/>
            <w:color w:val="365F91" w:themeColor="accent1" w:themeShade="BF"/>
            <w:sz w:val="13"/>
            <w:szCs w:val="18"/>
            <w:lang w:val="pt-BR" w:eastAsia="en-US"/>
          </w:rPr>
        </w:pPr>
      </w:p>
    </w:sdtContent>
  </w:sdt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73427020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3C9664E0" w14:textId="77777777" w:rsidR="00222863" w:rsidRDefault="00222863" w:rsidP="00671097">
        <w:pPr>
          <w:pStyle w:val="Cabealho"/>
          <w:spacing w:after="0" w:line="276" w:lineRule="auto"/>
          <w:jc w:val="right"/>
        </w:pPr>
        <w:r w:rsidRPr="00DF1A94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71" behindDoc="0" locked="0" layoutInCell="1" allowOverlap="1" wp14:anchorId="15B0C7AA" wp14:editId="39E872D7">
              <wp:simplePos x="0" y="0"/>
              <wp:positionH relativeFrom="column">
                <wp:posOffset>7824090</wp:posOffset>
              </wp:positionH>
              <wp:positionV relativeFrom="paragraph">
                <wp:posOffset>-98425</wp:posOffset>
              </wp:positionV>
              <wp:extent cx="1210945" cy="605790"/>
              <wp:effectExtent l="0" t="0" r="8255" b="3810"/>
              <wp:wrapNone/>
              <wp:docPr id="54" name="Imagem 5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10945" cy="6057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72" behindDoc="1" locked="0" layoutInCell="1" allowOverlap="1" wp14:anchorId="258A70C8" wp14:editId="4B1577D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55" name="Imagem 5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70A8C595" w14:textId="77777777" w:rsidR="00222863" w:rsidRPr="00671097" w:rsidRDefault="00FD4ED8" w:rsidP="00671097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rFonts w:ascii="Arial" w:hAnsi="Arial"/>
            <w:caps w:val="0"/>
            <w:color w:val="365F91" w:themeColor="accent1" w:themeShade="BF"/>
            <w:sz w:val="13"/>
            <w:szCs w:val="18"/>
            <w:lang w:val="pt-BR" w:eastAsia="en-US"/>
          </w:rPr>
        </w:pPr>
      </w:p>
    </w:sdtContent>
  </w:sdt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9299544"/>
      <w:docPartObj>
        <w:docPartGallery w:val="Page Numbers (Top of Page)"/>
        <w:docPartUnique/>
      </w:docPartObj>
    </w:sdtPr>
    <w:sdtEndPr>
      <w:rPr>
        <w:color w:val="365F91" w:themeColor="accent1" w:themeShade="BF"/>
        <w:sz w:val="13"/>
        <w:szCs w:val="18"/>
      </w:rPr>
    </w:sdtEndPr>
    <w:sdtContent>
      <w:p w14:paraId="770F9606" w14:textId="77777777" w:rsidR="005019AB" w:rsidRDefault="005019AB" w:rsidP="00671097">
        <w:pPr>
          <w:pStyle w:val="Cabealho"/>
          <w:spacing w:after="0" w:line="276" w:lineRule="auto"/>
          <w:jc w:val="right"/>
        </w:pPr>
        <w:r w:rsidRPr="00DF1A94">
          <w:rPr>
            <w:noProof/>
            <w:color w:val="365F91" w:themeColor="accent1" w:themeShade="BF"/>
            <w:lang w:val="pt-BR" w:eastAsia="pt-BR"/>
          </w:rPr>
          <w:drawing>
            <wp:anchor distT="0" distB="0" distL="114300" distR="114300" simplePos="0" relativeHeight="251658264" behindDoc="0" locked="0" layoutInCell="1" allowOverlap="1" wp14:anchorId="66667400" wp14:editId="037D045D">
              <wp:simplePos x="0" y="0"/>
              <wp:positionH relativeFrom="column">
                <wp:posOffset>4903470</wp:posOffset>
              </wp:positionH>
              <wp:positionV relativeFrom="paragraph">
                <wp:posOffset>-98870</wp:posOffset>
              </wp:positionV>
              <wp:extent cx="1210945" cy="605790"/>
              <wp:effectExtent l="0" t="0" r="8255" b="3810"/>
              <wp:wrapNone/>
              <wp:docPr id="43" name="Imagem 4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Marca tpf-0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10945" cy="6057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A338DA">
          <w:rPr>
            <w:noProof/>
            <w:lang w:val="pt-BR" w:eastAsia="pt-BR"/>
          </w:rPr>
          <w:drawing>
            <wp:anchor distT="0" distB="0" distL="114300" distR="114300" simplePos="0" relativeHeight="251658265" behindDoc="1" locked="0" layoutInCell="1" allowOverlap="1" wp14:anchorId="6E1D0786" wp14:editId="6AB6922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261242" cy="611935"/>
              <wp:effectExtent l="0" t="0" r="0" b="0"/>
              <wp:wrapNone/>
              <wp:docPr id="44" name="Imagem 4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61242" cy="6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2BFB6535" w14:textId="77777777" w:rsidR="005019AB" w:rsidRPr="00671097" w:rsidRDefault="00FD4ED8" w:rsidP="00671097">
        <w:pPr>
          <w:pStyle w:val="Cabealho"/>
          <w:pBdr>
            <w:bottom w:val="single" w:sz="8" w:space="1" w:color="365F91" w:themeColor="accent1" w:themeShade="BF"/>
          </w:pBdr>
          <w:spacing w:after="0" w:line="276" w:lineRule="auto"/>
          <w:jc w:val="right"/>
          <w:rPr>
            <w:rFonts w:ascii="Arial" w:hAnsi="Arial"/>
            <w:caps w:val="0"/>
            <w:color w:val="365F91" w:themeColor="accent1" w:themeShade="BF"/>
            <w:sz w:val="13"/>
            <w:szCs w:val="18"/>
            <w:lang w:val="pt-BR" w:eastAsia="en-US"/>
          </w:rPr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6C7C6BD6"/>
    <w:lvl w:ilvl="0">
      <w:start w:val="1"/>
      <w:numFmt w:val="decimal"/>
      <w:pStyle w:val="Numerada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E"/>
    <w:multiLevelType w:val="singleLevel"/>
    <w:tmpl w:val="748A66B4"/>
    <w:lvl w:ilvl="0">
      <w:start w:val="1"/>
      <w:numFmt w:val="decimal"/>
      <w:pStyle w:val="Numerada2"/>
      <w:lvlText w:val="%1)"/>
      <w:lvlJc w:val="left"/>
      <w:pPr>
        <w:tabs>
          <w:tab w:val="num" w:pos="397"/>
        </w:tabs>
        <w:ind w:left="397" w:hanging="397"/>
      </w:pPr>
      <w:rPr>
        <w:rFonts w:ascii="ZapfHumnst BT" w:hAnsi="ZapfHumnst BT" w:hint="default"/>
        <w:b/>
        <w:i/>
        <w:sz w:val="24"/>
      </w:rPr>
    </w:lvl>
  </w:abstractNum>
  <w:abstractNum w:abstractNumId="2" w15:restartNumberingAfterBreak="0">
    <w:nsid w:val="FFFFFF80"/>
    <w:multiLevelType w:val="singleLevel"/>
    <w:tmpl w:val="E0583C80"/>
    <w:lvl w:ilvl="0">
      <w:start w:val="1"/>
      <w:numFmt w:val="bullet"/>
      <w:pStyle w:val="Commarcadores5"/>
      <w:lvlText w:val=""/>
      <w:lvlJc w:val="left"/>
      <w:pPr>
        <w:ind w:left="1492" w:hanging="360"/>
      </w:pPr>
      <w:rPr>
        <w:rFonts w:ascii="Wingdings" w:hAnsi="Wingdings" w:hint="default"/>
        <w:b w:val="0"/>
        <w:i w:val="0"/>
        <w:color w:val="1F497D" w:themeColor="text2"/>
        <w:sz w:val="24"/>
        <w:szCs w:val="22"/>
      </w:rPr>
    </w:lvl>
  </w:abstractNum>
  <w:abstractNum w:abstractNumId="3" w15:restartNumberingAfterBreak="0">
    <w:nsid w:val="FFFFFF88"/>
    <w:multiLevelType w:val="singleLevel"/>
    <w:tmpl w:val="8C066DBC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4B07997"/>
    <w:multiLevelType w:val="hybridMultilevel"/>
    <w:tmpl w:val="D99840F0"/>
    <w:lvl w:ilvl="0" w:tplc="395497C0">
      <w:start w:val="1"/>
      <w:numFmt w:val="bullet"/>
      <w:pStyle w:val="Diviso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2"/>
      </w:rPr>
    </w:lvl>
    <w:lvl w:ilvl="1" w:tplc="041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393F56"/>
    <w:multiLevelType w:val="hybridMultilevel"/>
    <w:tmpl w:val="05BC41CE"/>
    <w:lvl w:ilvl="0" w:tplc="04160001">
      <w:start w:val="1"/>
      <w:numFmt w:val="lowerLetter"/>
      <w:pStyle w:val="Piedeimagen"/>
      <w:lvlText w:val="%1)"/>
      <w:lvlJc w:val="left"/>
      <w:pPr>
        <w:tabs>
          <w:tab w:val="num" w:pos="360"/>
        </w:tabs>
        <w:ind w:left="340" w:hanging="340"/>
      </w:pPr>
      <w:rPr>
        <w:rFonts w:ascii="Helvetica" w:hAnsi="Helvetica" w:hint="default"/>
        <w:sz w:val="20"/>
      </w:rPr>
    </w:lvl>
    <w:lvl w:ilvl="1" w:tplc="0416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A075E04"/>
    <w:multiLevelType w:val="hybridMultilevel"/>
    <w:tmpl w:val="68DA13F2"/>
    <w:name w:val="WW8Num9"/>
    <w:lvl w:ilvl="0" w:tplc="0DC496C0">
      <w:start w:val="1"/>
      <w:numFmt w:val="bullet"/>
      <w:pStyle w:val="corpodetexto23"/>
      <w:lvlText w:val=""/>
      <w:lvlJc w:val="left"/>
      <w:pPr>
        <w:ind w:left="587" w:hanging="360"/>
      </w:pPr>
      <w:rPr>
        <w:rFonts w:ascii="Wingdings" w:hAnsi="Wingdings" w:hint="default"/>
        <w:sz w:val="18"/>
      </w:rPr>
    </w:lvl>
    <w:lvl w:ilvl="1" w:tplc="F1BA3366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4DE24B6C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E58EF71A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2CD8CDA0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144621D4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2DB4B7F4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A6DE3568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5A6095E8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7" w15:restartNumberingAfterBreak="0">
    <w:nsid w:val="0B015F16"/>
    <w:multiLevelType w:val="singleLevel"/>
    <w:tmpl w:val="FFFFFFFF"/>
    <w:lvl w:ilvl="0">
      <w:start w:val="1"/>
      <w:numFmt w:val="bullet"/>
      <w:pStyle w:val="Sangriatextoind"/>
      <w:lvlText w:val=""/>
      <w:legacy w:legacy="1" w:legacySpace="0" w:legacyIndent="283"/>
      <w:lvlJc w:val="left"/>
      <w:pPr>
        <w:ind w:left="283" w:hanging="283"/>
      </w:pPr>
      <w:rPr>
        <w:rFonts w:ascii="Symbol" w:hAnsi="Symbol" w:hint="default"/>
      </w:rPr>
    </w:lvl>
  </w:abstractNum>
  <w:abstractNum w:abstractNumId="8" w15:restartNumberingAfterBreak="0">
    <w:nsid w:val="0C693A6E"/>
    <w:multiLevelType w:val="multilevel"/>
    <w:tmpl w:val="932EE012"/>
    <w:lvl w:ilvl="0">
      <w:start w:val="1"/>
      <w:numFmt w:val="decimal"/>
      <w:pStyle w:val="EstiloTtulo1ArialBlack14ptSinNegritaBlancoDespus"/>
      <w:lvlText w:val="%1"/>
      <w:lvlJc w:val="left"/>
      <w:pPr>
        <w:ind w:left="555" w:hanging="55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15" w:hanging="55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0DA10634"/>
    <w:multiLevelType w:val="hybridMultilevel"/>
    <w:tmpl w:val="67EAECCC"/>
    <w:lvl w:ilvl="0" w:tplc="7462689A">
      <w:start w:val="1"/>
      <w:numFmt w:val="lowerLetter"/>
      <w:pStyle w:val="PargrafodaLista"/>
      <w:lvlText w:val="%1."/>
      <w:lvlJc w:val="left"/>
      <w:pPr>
        <w:ind w:left="720" w:hanging="360"/>
      </w:pPr>
      <w:rPr>
        <w:rFonts w:hint="default"/>
        <w:b/>
        <w:i w:val="0"/>
        <w:color w:val="000000"/>
        <w:sz w:val="20"/>
      </w:rPr>
    </w:lvl>
    <w:lvl w:ilvl="1" w:tplc="78F24292" w:tentative="1">
      <w:start w:val="1"/>
      <w:numFmt w:val="lowerLetter"/>
      <w:lvlText w:val="%2."/>
      <w:lvlJc w:val="left"/>
      <w:pPr>
        <w:ind w:left="1440" w:hanging="360"/>
      </w:pPr>
    </w:lvl>
    <w:lvl w:ilvl="2" w:tplc="628E3BC8" w:tentative="1">
      <w:start w:val="1"/>
      <w:numFmt w:val="lowerRoman"/>
      <w:lvlText w:val="%3."/>
      <w:lvlJc w:val="right"/>
      <w:pPr>
        <w:ind w:left="2160" w:hanging="180"/>
      </w:pPr>
    </w:lvl>
    <w:lvl w:ilvl="3" w:tplc="CA2697D6" w:tentative="1">
      <w:start w:val="1"/>
      <w:numFmt w:val="decimal"/>
      <w:lvlText w:val="%4."/>
      <w:lvlJc w:val="left"/>
      <w:pPr>
        <w:ind w:left="2880" w:hanging="360"/>
      </w:pPr>
    </w:lvl>
    <w:lvl w:ilvl="4" w:tplc="664E1E04" w:tentative="1">
      <w:start w:val="1"/>
      <w:numFmt w:val="lowerLetter"/>
      <w:lvlText w:val="%5."/>
      <w:lvlJc w:val="left"/>
      <w:pPr>
        <w:ind w:left="3600" w:hanging="360"/>
      </w:pPr>
    </w:lvl>
    <w:lvl w:ilvl="5" w:tplc="E2440F7E" w:tentative="1">
      <w:start w:val="1"/>
      <w:numFmt w:val="lowerRoman"/>
      <w:lvlText w:val="%6."/>
      <w:lvlJc w:val="right"/>
      <w:pPr>
        <w:ind w:left="4320" w:hanging="180"/>
      </w:pPr>
    </w:lvl>
    <w:lvl w:ilvl="6" w:tplc="96E69FD0" w:tentative="1">
      <w:start w:val="1"/>
      <w:numFmt w:val="decimal"/>
      <w:lvlText w:val="%7."/>
      <w:lvlJc w:val="left"/>
      <w:pPr>
        <w:ind w:left="5040" w:hanging="360"/>
      </w:pPr>
    </w:lvl>
    <w:lvl w:ilvl="7" w:tplc="6D02564A" w:tentative="1">
      <w:start w:val="1"/>
      <w:numFmt w:val="lowerLetter"/>
      <w:lvlText w:val="%8."/>
      <w:lvlJc w:val="left"/>
      <w:pPr>
        <w:ind w:left="5760" w:hanging="360"/>
      </w:pPr>
    </w:lvl>
    <w:lvl w:ilvl="8" w:tplc="B78E745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172C25"/>
    <w:multiLevelType w:val="hybridMultilevel"/>
    <w:tmpl w:val="5BD2F11C"/>
    <w:lvl w:ilvl="0" w:tplc="81BED7FC">
      <w:start w:val="1"/>
      <w:numFmt w:val="bullet"/>
      <w:pStyle w:val="Commarcadores1"/>
      <w:lvlText w:val=""/>
      <w:lvlJc w:val="left"/>
      <w:pPr>
        <w:ind w:left="360" w:hanging="360"/>
      </w:pPr>
      <w:rPr>
        <w:rFonts w:ascii="Wingdings" w:hAnsi="Wingdings" w:hint="default"/>
        <w:b w:val="0"/>
        <w:i w:val="0"/>
        <w:color w:val="1F497D" w:themeColor="text2"/>
        <w:sz w:val="22"/>
        <w:szCs w:val="22"/>
      </w:rPr>
    </w:lvl>
    <w:lvl w:ilvl="1" w:tplc="40C08F6A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922B2C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78C73E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AB859C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89C26DD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E3E01B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194CA5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0A6CF8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2D64B67"/>
    <w:multiLevelType w:val="singleLevel"/>
    <w:tmpl w:val="886297D2"/>
    <w:lvl w:ilvl="0">
      <w:start w:val="1"/>
      <w:numFmt w:val="bullet"/>
      <w:pStyle w:val="Commarcadores7"/>
      <w:lvlText w:val="o"/>
      <w:lvlJc w:val="left"/>
      <w:pPr>
        <w:ind w:left="360" w:hanging="360"/>
      </w:pPr>
      <w:rPr>
        <w:rFonts w:ascii="Courier New" w:hAnsi="Courier New" w:cs="Courier New" w:hint="default"/>
        <w:b/>
        <w:color w:val="1F497D" w:themeColor="text2"/>
        <w:sz w:val="22"/>
      </w:rPr>
    </w:lvl>
  </w:abstractNum>
  <w:abstractNum w:abstractNumId="12" w15:restartNumberingAfterBreak="0">
    <w:nsid w:val="13793302"/>
    <w:multiLevelType w:val="singleLevel"/>
    <w:tmpl w:val="240A1B9E"/>
    <w:lvl w:ilvl="0">
      <w:start w:val="1"/>
      <w:numFmt w:val="decimal"/>
      <w:pStyle w:val="RefernciasBibliogrficas1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1F7030FB"/>
    <w:multiLevelType w:val="hybridMultilevel"/>
    <w:tmpl w:val="F31280FC"/>
    <w:lvl w:ilvl="0" w:tplc="15D28E1C">
      <w:start w:val="1"/>
      <w:numFmt w:val="decimal"/>
      <w:pStyle w:val="TtuloPortadilla"/>
      <w:lvlText w:val="%1."/>
      <w:lvlJc w:val="left"/>
      <w:pPr>
        <w:ind w:left="786" w:hanging="360"/>
      </w:pPr>
      <w:rPr>
        <w:rFonts w:cs="Times New Roman" w:hint="default"/>
      </w:rPr>
    </w:lvl>
    <w:lvl w:ilvl="1" w:tplc="40C08F6A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6922B2C8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378C73E0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DAB859C0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89C26DD0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5E3E01B8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6194CA5C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E0A6CF88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4" w15:restartNumberingAfterBreak="0">
    <w:nsid w:val="21AC05AA"/>
    <w:multiLevelType w:val="hybridMultilevel"/>
    <w:tmpl w:val="30208AD2"/>
    <w:lvl w:ilvl="0" w:tplc="9C8C333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432EF9"/>
    <w:multiLevelType w:val="singleLevel"/>
    <w:tmpl w:val="EFDC7A88"/>
    <w:lvl w:ilvl="0">
      <w:numFmt w:val="bullet"/>
      <w:pStyle w:val="xl70"/>
      <w:lvlText w:val=""/>
      <w:lvlJc w:val="left"/>
      <w:pPr>
        <w:tabs>
          <w:tab w:val="num" w:pos="360"/>
        </w:tabs>
        <w:ind w:left="340" w:hanging="340"/>
      </w:pPr>
      <w:rPr>
        <w:rFonts w:ascii="Webdings" w:hAnsi="Webdings" w:hint="default"/>
      </w:rPr>
    </w:lvl>
  </w:abstractNum>
  <w:abstractNum w:abstractNumId="16" w15:restartNumberingAfterBreak="0">
    <w:nsid w:val="2360411D"/>
    <w:multiLevelType w:val="hybridMultilevel"/>
    <w:tmpl w:val="78500E9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5DA4B60"/>
    <w:multiLevelType w:val="hybridMultilevel"/>
    <w:tmpl w:val="F0EAE5EA"/>
    <w:lvl w:ilvl="0" w:tplc="66CE52A8">
      <w:start w:val="1"/>
      <w:numFmt w:val="bullet"/>
      <w:pStyle w:val="Tabla4fuenteazulvieta"/>
      <w:lvlText w:val=""/>
      <w:lvlJc w:val="left"/>
      <w:pPr>
        <w:tabs>
          <w:tab w:val="num" w:pos="340"/>
        </w:tabs>
        <w:ind w:left="510" w:hanging="340"/>
      </w:pPr>
      <w:rPr>
        <w:rFonts w:ascii="Wingdings" w:hAnsi="Wingdings" w:hint="default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160003" w:tentative="1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2AB33E90"/>
    <w:multiLevelType w:val="hybridMultilevel"/>
    <w:tmpl w:val="B4F846C4"/>
    <w:lvl w:ilvl="0" w:tplc="0416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F02F56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DD87FF0">
      <w:numFmt w:val="none"/>
      <w:lvlText w:val=""/>
      <w:lvlJc w:val="left"/>
      <w:pPr>
        <w:tabs>
          <w:tab w:val="num" w:pos="360"/>
        </w:tabs>
      </w:pPr>
    </w:lvl>
    <w:lvl w:ilvl="3" w:tplc="BE3E023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84C33B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4020A0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306D9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102C954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64FAC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AA1D98"/>
    <w:multiLevelType w:val="singleLevel"/>
    <w:tmpl w:val="B93EF02A"/>
    <w:lvl w:ilvl="0">
      <w:numFmt w:val="bullet"/>
      <w:pStyle w:val="vietanumerada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 w:hint="default"/>
      </w:rPr>
    </w:lvl>
  </w:abstractNum>
  <w:abstractNum w:abstractNumId="20" w15:restartNumberingAfterBreak="0">
    <w:nsid w:val="2DCC21E3"/>
    <w:multiLevelType w:val="singleLevel"/>
    <w:tmpl w:val="FD6A764E"/>
    <w:lvl w:ilvl="0">
      <w:start w:val="1"/>
      <w:numFmt w:val="lowerLetter"/>
      <w:pStyle w:val="Estilo4"/>
      <w:lvlText w:val="%1)"/>
      <w:lvlJc w:val="left"/>
      <w:pPr>
        <w:tabs>
          <w:tab w:val="num" w:pos="360"/>
        </w:tabs>
        <w:ind w:left="0" w:firstLine="0"/>
      </w:pPr>
      <w:rPr>
        <w:rFonts w:ascii="Helvetica" w:hAnsi="Helvetica" w:hint="default"/>
        <w:sz w:val="20"/>
      </w:rPr>
    </w:lvl>
  </w:abstractNum>
  <w:abstractNum w:abstractNumId="21" w15:restartNumberingAfterBreak="0">
    <w:nsid w:val="35F5417C"/>
    <w:multiLevelType w:val="singleLevel"/>
    <w:tmpl w:val="64405FCA"/>
    <w:lvl w:ilvl="0">
      <w:start w:val="1"/>
      <w:numFmt w:val="lowerLetter"/>
      <w:pStyle w:val="Estiloletra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B865469"/>
    <w:multiLevelType w:val="hybridMultilevel"/>
    <w:tmpl w:val="4DDC640E"/>
    <w:lvl w:ilvl="0" w:tplc="FDF0AD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EDC417B"/>
    <w:multiLevelType w:val="hybridMultilevel"/>
    <w:tmpl w:val="F33860F6"/>
    <w:lvl w:ilvl="0" w:tplc="24F069FE">
      <w:start w:val="1"/>
      <w:numFmt w:val="bullet"/>
      <w:pStyle w:val="normaltab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BDD2D99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264A8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BC489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DA981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D79C2E2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D27AF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57AB1D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1E1A11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957178"/>
    <w:multiLevelType w:val="singleLevel"/>
    <w:tmpl w:val="F6F6FB60"/>
    <w:lvl w:ilvl="0">
      <w:start w:val="1"/>
      <w:numFmt w:val="bullet"/>
      <w:pStyle w:val="commarcadores"/>
      <w:lvlText w:val=""/>
      <w:lvlJc w:val="left"/>
      <w:pPr>
        <w:ind w:left="530" w:hanging="360"/>
      </w:pPr>
      <w:rPr>
        <w:rFonts w:ascii="Wingdings" w:hAnsi="Wingdings" w:hint="default"/>
        <w:color w:val="244061" w:themeColor="accent1" w:themeShade="80"/>
        <w:sz w:val="24"/>
      </w:rPr>
    </w:lvl>
  </w:abstractNum>
  <w:abstractNum w:abstractNumId="25" w15:restartNumberingAfterBreak="0">
    <w:nsid w:val="4E3B6B41"/>
    <w:multiLevelType w:val="hybridMultilevel"/>
    <w:tmpl w:val="F05CB7AE"/>
    <w:lvl w:ilvl="0" w:tplc="70CE1C98">
      <w:start w:val="1"/>
      <w:numFmt w:val="decimal"/>
      <w:pStyle w:val="TtuloSubcaptulo"/>
      <w:lvlText w:val="%1.1"/>
      <w:lvlJc w:val="left"/>
      <w:pPr>
        <w:ind w:left="1004" w:hanging="360"/>
      </w:pPr>
      <w:rPr>
        <w:rFonts w:hint="default"/>
      </w:rPr>
    </w:lvl>
    <w:lvl w:ilvl="1" w:tplc="759A37BA" w:tentative="1">
      <w:start w:val="1"/>
      <w:numFmt w:val="lowerLetter"/>
      <w:lvlText w:val="%2."/>
      <w:lvlJc w:val="left"/>
      <w:pPr>
        <w:ind w:left="1724" w:hanging="360"/>
      </w:pPr>
    </w:lvl>
    <w:lvl w:ilvl="2" w:tplc="6ACA4B54" w:tentative="1">
      <w:start w:val="1"/>
      <w:numFmt w:val="lowerRoman"/>
      <w:lvlText w:val="%3."/>
      <w:lvlJc w:val="right"/>
      <w:pPr>
        <w:ind w:left="2444" w:hanging="180"/>
      </w:pPr>
    </w:lvl>
    <w:lvl w:ilvl="3" w:tplc="4F2E0950" w:tentative="1">
      <w:start w:val="1"/>
      <w:numFmt w:val="decimal"/>
      <w:lvlText w:val="%4."/>
      <w:lvlJc w:val="left"/>
      <w:pPr>
        <w:ind w:left="3164" w:hanging="360"/>
      </w:pPr>
    </w:lvl>
    <w:lvl w:ilvl="4" w:tplc="C4404BD6" w:tentative="1">
      <w:start w:val="1"/>
      <w:numFmt w:val="lowerLetter"/>
      <w:lvlText w:val="%5."/>
      <w:lvlJc w:val="left"/>
      <w:pPr>
        <w:ind w:left="3884" w:hanging="360"/>
      </w:pPr>
    </w:lvl>
    <w:lvl w:ilvl="5" w:tplc="A1388152" w:tentative="1">
      <w:start w:val="1"/>
      <w:numFmt w:val="lowerRoman"/>
      <w:lvlText w:val="%6."/>
      <w:lvlJc w:val="right"/>
      <w:pPr>
        <w:ind w:left="4604" w:hanging="180"/>
      </w:pPr>
    </w:lvl>
    <w:lvl w:ilvl="6" w:tplc="A19EB70C" w:tentative="1">
      <w:start w:val="1"/>
      <w:numFmt w:val="decimal"/>
      <w:lvlText w:val="%7."/>
      <w:lvlJc w:val="left"/>
      <w:pPr>
        <w:ind w:left="5324" w:hanging="360"/>
      </w:pPr>
    </w:lvl>
    <w:lvl w:ilvl="7" w:tplc="ED7898B6" w:tentative="1">
      <w:start w:val="1"/>
      <w:numFmt w:val="lowerLetter"/>
      <w:lvlText w:val="%8."/>
      <w:lvlJc w:val="left"/>
      <w:pPr>
        <w:ind w:left="6044" w:hanging="360"/>
      </w:pPr>
    </w:lvl>
    <w:lvl w:ilvl="8" w:tplc="1EB2FCD2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EE4371E"/>
    <w:multiLevelType w:val="hybridMultilevel"/>
    <w:tmpl w:val="7DDC02F8"/>
    <w:lvl w:ilvl="0" w:tplc="41826384">
      <w:start w:val="1"/>
      <w:numFmt w:val="bullet"/>
      <w:pStyle w:val="Commarcadores3"/>
      <w:lvlText w:val=""/>
      <w:lvlJc w:val="left"/>
      <w:pPr>
        <w:ind w:left="360" w:hanging="360"/>
      </w:pPr>
      <w:rPr>
        <w:rFonts w:ascii="Symbol" w:hAnsi="Symbol" w:hint="default"/>
        <w:color w:val="C00000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DCB6FDD"/>
    <w:multiLevelType w:val="hybridMultilevel"/>
    <w:tmpl w:val="75328892"/>
    <w:lvl w:ilvl="0" w:tplc="52169D38">
      <w:start w:val="1"/>
      <w:numFmt w:val="bullet"/>
      <w:pStyle w:val="Normal2"/>
      <w:lvlText w:val=""/>
      <w:lvlJc w:val="left"/>
      <w:pPr>
        <w:ind w:left="360" w:hanging="360"/>
      </w:pPr>
      <w:rPr>
        <w:rFonts w:ascii="Wingdings 3" w:hAnsi="Wingdings 3" w:hint="default"/>
        <w:b w:val="0"/>
        <w:i w:val="0"/>
        <w:color w:val="C00000"/>
        <w:sz w:val="24"/>
        <w:szCs w:val="22"/>
      </w:rPr>
    </w:lvl>
    <w:lvl w:ilvl="1" w:tplc="14EE5A3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ED60FD4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0B2754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E48494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9A2E6B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87C95E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662F10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5188A0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ED730DE"/>
    <w:multiLevelType w:val="hybridMultilevel"/>
    <w:tmpl w:val="1C484F62"/>
    <w:lvl w:ilvl="0" w:tplc="A8426852">
      <w:start w:val="1"/>
      <w:numFmt w:val="bullet"/>
      <w:pStyle w:val="texto07"/>
      <w:lvlText w:val=""/>
      <w:lvlJc w:val="left"/>
      <w:pPr>
        <w:ind w:left="360" w:hanging="360"/>
      </w:pPr>
      <w:rPr>
        <w:rFonts w:ascii="Wingdings" w:hAnsi="Wingdings" w:hint="default"/>
        <w:b/>
        <w:i w:val="0"/>
        <w:color w:val="auto"/>
        <w:sz w:val="1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EE6AC3"/>
    <w:multiLevelType w:val="hybridMultilevel"/>
    <w:tmpl w:val="2AEC171A"/>
    <w:lvl w:ilvl="0" w:tplc="88AA4FB2">
      <w:start w:val="1"/>
      <w:numFmt w:val="bullet"/>
      <w:pStyle w:val="Vieta3"/>
      <w:lvlText w:val="¬"/>
      <w:lvlJc w:val="left"/>
      <w:pPr>
        <w:ind w:left="1230" w:hanging="360"/>
      </w:pPr>
      <w:rPr>
        <w:rFonts w:ascii="Courier New" w:hAnsi="Courier New" w:cs="Times New Roman" w:hint="default"/>
        <w:b/>
        <w:i w:val="0"/>
        <w:color w:val="FF000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0C36B6C"/>
    <w:multiLevelType w:val="multilevel"/>
    <w:tmpl w:val="CF1631E8"/>
    <w:lvl w:ilvl="0">
      <w:start w:val="1"/>
      <w:numFmt w:val="bullet"/>
      <w:pStyle w:val="Estilo3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281120"/>
    <w:multiLevelType w:val="hybridMultilevel"/>
    <w:tmpl w:val="B1D0133C"/>
    <w:lvl w:ilvl="0" w:tplc="563C9B58">
      <w:start w:val="1"/>
      <w:numFmt w:val="bullet"/>
      <w:pStyle w:val="Commarcadores2"/>
      <w:lvlText w:val=""/>
      <w:lvlJc w:val="left"/>
      <w:pPr>
        <w:ind w:left="644" w:hanging="360"/>
      </w:pPr>
      <w:rPr>
        <w:rFonts w:ascii="Wingdings" w:hAnsi="Wingdings" w:hint="default"/>
        <w:b w:val="0"/>
        <w:i w:val="0"/>
        <w:color w:val="1F497D" w:themeColor="text2"/>
        <w:sz w:val="20"/>
        <w:szCs w:val="22"/>
      </w:rPr>
    </w:lvl>
    <w:lvl w:ilvl="1" w:tplc="2C04DFAC">
      <w:start w:val="1"/>
      <w:numFmt w:val="bullet"/>
      <w:lvlText w:val="o"/>
      <w:lvlJc w:val="left"/>
      <w:pPr>
        <w:ind w:left="1234" w:hanging="360"/>
      </w:pPr>
      <w:rPr>
        <w:rFonts w:ascii="Courier New" w:hAnsi="Courier New" w:cs="Courier New" w:hint="default"/>
      </w:rPr>
    </w:lvl>
    <w:lvl w:ilvl="2" w:tplc="86CA5A14" w:tentative="1">
      <w:start w:val="1"/>
      <w:numFmt w:val="bullet"/>
      <w:lvlText w:val=""/>
      <w:lvlJc w:val="left"/>
      <w:pPr>
        <w:ind w:left="1954" w:hanging="360"/>
      </w:pPr>
      <w:rPr>
        <w:rFonts w:ascii="Wingdings" w:hAnsi="Wingdings" w:hint="default"/>
      </w:rPr>
    </w:lvl>
    <w:lvl w:ilvl="3" w:tplc="131EE3F0" w:tentative="1">
      <w:start w:val="1"/>
      <w:numFmt w:val="bullet"/>
      <w:lvlText w:val=""/>
      <w:lvlJc w:val="left"/>
      <w:pPr>
        <w:ind w:left="2674" w:hanging="360"/>
      </w:pPr>
      <w:rPr>
        <w:rFonts w:ascii="Symbol" w:hAnsi="Symbol" w:hint="default"/>
      </w:rPr>
    </w:lvl>
    <w:lvl w:ilvl="4" w:tplc="F482CF8E" w:tentative="1">
      <w:start w:val="1"/>
      <w:numFmt w:val="bullet"/>
      <w:lvlText w:val="o"/>
      <w:lvlJc w:val="left"/>
      <w:pPr>
        <w:ind w:left="3394" w:hanging="360"/>
      </w:pPr>
      <w:rPr>
        <w:rFonts w:ascii="Courier New" w:hAnsi="Courier New" w:cs="Courier New" w:hint="default"/>
      </w:rPr>
    </w:lvl>
    <w:lvl w:ilvl="5" w:tplc="3482DE48" w:tentative="1">
      <w:start w:val="1"/>
      <w:numFmt w:val="bullet"/>
      <w:lvlText w:val=""/>
      <w:lvlJc w:val="left"/>
      <w:pPr>
        <w:ind w:left="4114" w:hanging="360"/>
      </w:pPr>
      <w:rPr>
        <w:rFonts w:ascii="Wingdings" w:hAnsi="Wingdings" w:hint="default"/>
      </w:rPr>
    </w:lvl>
    <w:lvl w:ilvl="6" w:tplc="065C65A8" w:tentative="1">
      <w:start w:val="1"/>
      <w:numFmt w:val="bullet"/>
      <w:lvlText w:val=""/>
      <w:lvlJc w:val="left"/>
      <w:pPr>
        <w:ind w:left="4834" w:hanging="360"/>
      </w:pPr>
      <w:rPr>
        <w:rFonts w:ascii="Symbol" w:hAnsi="Symbol" w:hint="default"/>
      </w:rPr>
    </w:lvl>
    <w:lvl w:ilvl="7" w:tplc="449EBD88" w:tentative="1">
      <w:start w:val="1"/>
      <w:numFmt w:val="bullet"/>
      <w:lvlText w:val="o"/>
      <w:lvlJc w:val="left"/>
      <w:pPr>
        <w:ind w:left="5554" w:hanging="360"/>
      </w:pPr>
      <w:rPr>
        <w:rFonts w:ascii="Courier New" w:hAnsi="Courier New" w:cs="Courier New" w:hint="default"/>
      </w:rPr>
    </w:lvl>
    <w:lvl w:ilvl="8" w:tplc="9C32AF48" w:tentative="1">
      <w:start w:val="1"/>
      <w:numFmt w:val="bullet"/>
      <w:lvlText w:val=""/>
      <w:lvlJc w:val="left"/>
      <w:pPr>
        <w:ind w:left="6274" w:hanging="360"/>
      </w:pPr>
      <w:rPr>
        <w:rFonts w:ascii="Wingdings" w:hAnsi="Wingdings" w:hint="default"/>
      </w:rPr>
    </w:lvl>
  </w:abstractNum>
  <w:abstractNum w:abstractNumId="32" w15:restartNumberingAfterBreak="0">
    <w:nsid w:val="64FD0376"/>
    <w:multiLevelType w:val="singleLevel"/>
    <w:tmpl w:val="957C4F7C"/>
    <w:lvl w:ilvl="0">
      <w:start w:val="1"/>
      <w:numFmt w:val="bullet"/>
      <w:pStyle w:val="Bullet3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</w:abstractNum>
  <w:abstractNum w:abstractNumId="33" w15:restartNumberingAfterBreak="0">
    <w:nsid w:val="66257534"/>
    <w:multiLevelType w:val="hybridMultilevel"/>
    <w:tmpl w:val="534280A4"/>
    <w:lvl w:ilvl="0" w:tplc="A73063F6">
      <w:start w:val="1"/>
      <w:numFmt w:val="bullet"/>
      <w:pStyle w:val="Commarcadores4"/>
      <w:lvlText w:val=""/>
      <w:lvlJc w:val="left"/>
      <w:pPr>
        <w:ind w:left="644" w:hanging="360"/>
      </w:pPr>
      <w:rPr>
        <w:rFonts w:ascii="Wingdings" w:hAnsi="Wingdings" w:hint="default"/>
        <w:color w:val="1F497D" w:themeColor="text2"/>
        <w:sz w:val="28"/>
      </w:rPr>
    </w:lvl>
    <w:lvl w:ilvl="1" w:tplc="C9A44726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EEEEC318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F0905300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BEBE1384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31C4B1D6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E3863B6A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CAF23844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19A2C332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4" w15:restartNumberingAfterBreak="0">
    <w:nsid w:val="68FB2E71"/>
    <w:multiLevelType w:val="hybridMultilevel"/>
    <w:tmpl w:val="D084FD4E"/>
    <w:lvl w:ilvl="0" w:tplc="5498C9BE">
      <w:start w:val="1"/>
      <w:numFmt w:val="bullet"/>
      <w:pStyle w:val="Commarcadores6"/>
      <w:lvlText w:val=""/>
      <w:lvlJc w:val="left"/>
      <w:pPr>
        <w:ind w:left="1353" w:hanging="360"/>
      </w:pPr>
      <w:rPr>
        <w:rFonts w:ascii="Symbol" w:hAnsi="Symbol" w:hint="default"/>
        <w:b/>
        <w:color w:val="1F497D" w:themeColor="text2"/>
      </w:rPr>
    </w:lvl>
    <w:lvl w:ilvl="1" w:tplc="0416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5" w15:restartNumberingAfterBreak="0">
    <w:nsid w:val="6B3F28EB"/>
    <w:multiLevelType w:val="hybridMultilevel"/>
    <w:tmpl w:val="31586A72"/>
    <w:lvl w:ilvl="0" w:tplc="ABA6A702">
      <w:start w:val="1"/>
      <w:numFmt w:val="bullet"/>
      <w:pStyle w:val="Tablafuenteazulvieta"/>
      <w:lvlText w:val=""/>
      <w:lvlJc w:val="left"/>
      <w:pPr>
        <w:ind w:left="862" w:hanging="360"/>
      </w:pPr>
      <w:rPr>
        <w:rFonts w:ascii="Wingdings" w:hAnsi="Wingdings" w:hint="default"/>
        <w:color w:val="FF0000"/>
        <w:sz w:val="24"/>
      </w:rPr>
    </w:lvl>
    <w:lvl w:ilvl="1" w:tplc="FFFFFFFF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6" w15:restartNumberingAfterBreak="0">
    <w:nsid w:val="6FB4130C"/>
    <w:multiLevelType w:val="hybridMultilevel"/>
    <w:tmpl w:val="4BCAD91A"/>
    <w:lvl w:ilvl="0" w:tplc="ABA6A702">
      <w:start w:val="1"/>
      <w:numFmt w:val="lowerLetter"/>
      <w:pStyle w:val="vietanumerada2"/>
      <w:lvlText w:val="(%1)"/>
      <w:lvlJc w:val="left"/>
      <w:pPr>
        <w:tabs>
          <w:tab w:val="num" w:pos="510"/>
        </w:tabs>
        <w:ind w:left="510" w:hanging="510"/>
      </w:pPr>
      <w:rPr>
        <w:rFonts w:ascii="Arial" w:hAnsi="Arial" w:hint="default"/>
        <w:spacing w:val="0"/>
        <w:sz w:val="20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012608"/>
    <w:multiLevelType w:val="singleLevel"/>
    <w:tmpl w:val="BFB63CFE"/>
    <w:lvl w:ilvl="0">
      <w:start w:val="1"/>
      <w:numFmt w:val="lowerLetter"/>
      <w:pStyle w:val="Numerada1"/>
      <w:lvlText w:val="%1)"/>
      <w:lvlJc w:val="left"/>
      <w:pPr>
        <w:tabs>
          <w:tab w:val="num" w:pos="360"/>
        </w:tabs>
        <w:ind w:left="360" w:hanging="360"/>
      </w:pPr>
      <w:rPr>
        <w:rFonts w:ascii="ZapfHumnst Dm BT" w:hAnsi="ZapfHumnst Dm BT" w:hint="default"/>
        <w:b/>
        <w:i/>
        <w:sz w:val="24"/>
      </w:rPr>
    </w:lvl>
  </w:abstractNum>
  <w:abstractNum w:abstractNumId="38" w15:restartNumberingAfterBreak="0">
    <w:nsid w:val="708869C2"/>
    <w:multiLevelType w:val="hybridMultilevel"/>
    <w:tmpl w:val="02E6749E"/>
    <w:lvl w:ilvl="0" w:tplc="5CF6DEFA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AF88A626">
      <w:start w:val="1"/>
      <w:numFmt w:val="lowerLetter"/>
      <w:pStyle w:val="xl80"/>
      <w:lvlText w:val="%2. "/>
      <w:lvlJc w:val="left"/>
      <w:pPr>
        <w:tabs>
          <w:tab w:val="num" w:pos="1080"/>
        </w:tabs>
        <w:ind w:left="1460" w:hanging="380"/>
      </w:pPr>
      <w:rPr>
        <w:rFonts w:ascii="Arial" w:hAnsi="Arial" w:hint="default"/>
        <w:b w:val="0"/>
        <w:i w:val="0"/>
        <w:caps w:val="0"/>
        <w:vanish w:val="0"/>
        <w:sz w:val="16"/>
        <w:szCs w:val="16"/>
      </w:rPr>
    </w:lvl>
    <w:lvl w:ilvl="2" w:tplc="A0046C22">
      <w:start w:val="1"/>
      <w:numFmt w:val="bullet"/>
      <w:lvlText w:val=""/>
      <w:lvlJc w:val="left"/>
      <w:pPr>
        <w:tabs>
          <w:tab w:val="num" w:pos="2340"/>
        </w:tabs>
        <w:ind w:left="2340" w:hanging="360"/>
      </w:pPr>
      <w:rPr>
        <w:rFonts w:ascii="Wingdings 2" w:hAnsi="Wingdings 2" w:hint="default"/>
        <w:color w:val="auto"/>
        <w:sz w:val="18"/>
      </w:rPr>
    </w:lvl>
    <w:lvl w:ilvl="3" w:tplc="D4A2CB94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olor w:val="3399FF"/>
        <w:sz w:val="18"/>
      </w:rPr>
    </w:lvl>
    <w:lvl w:ilvl="4" w:tplc="6E52AC3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7E0A15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542DAD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B5E782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BA4221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17561AE"/>
    <w:multiLevelType w:val="multilevel"/>
    <w:tmpl w:val="4754DFD6"/>
    <w:lvl w:ilvl="0">
      <w:start w:val="1"/>
      <w:numFmt w:val="decimal"/>
      <w:pStyle w:val="Ttulo1"/>
      <w:lvlText w:val="%1."/>
      <w:lvlJc w:val="left"/>
      <w:pPr>
        <w:ind w:left="1021" w:hanging="1021"/>
      </w:pPr>
      <w:rPr>
        <w:rFonts w:ascii="Arial Negrito" w:hAnsi="Arial Negrito" w:hint="default"/>
        <w:b/>
        <w:i w:val="0"/>
        <w:sz w:val="24"/>
        <w:szCs w:val="10"/>
      </w:rPr>
    </w:lvl>
    <w:lvl w:ilvl="1">
      <w:start w:val="1"/>
      <w:numFmt w:val="decimal"/>
      <w:pStyle w:val="Ttulo2"/>
      <w:lvlText w:val="%1.%2"/>
      <w:lvlJc w:val="left"/>
      <w:pPr>
        <w:ind w:left="1021" w:hanging="1021"/>
      </w:pPr>
      <w:rPr>
        <w:rFonts w:hint="default"/>
        <w:sz w:val="24"/>
        <w:szCs w:val="18"/>
      </w:rPr>
    </w:lvl>
    <w:lvl w:ilvl="2">
      <w:start w:val="1"/>
      <w:numFmt w:val="decimal"/>
      <w:pStyle w:val="Ttulo3"/>
      <w:lvlText w:val="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1021" w:hanging="1021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191" w:hanging="1191"/>
      </w:pPr>
      <w:rPr>
        <w:rFonts w:ascii="Arial" w:hAnsi="Arial" w:hint="default"/>
        <w:b w:val="0"/>
        <w:i/>
        <w:sz w:val="24"/>
      </w:rPr>
    </w:lvl>
    <w:lvl w:ilvl="5">
      <w:start w:val="1"/>
      <w:numFmt w:val="decimal"/>
      <w:pStyle w:val="Ttulo6"/>
      <w:lvlText w:val="%1.%2.%3.%4.%5.%6"/>
      <w:lvlJc w:val="left"/>
      <w:pPr>
        <w:ind w:left="1191" w:hanging="1191"/>
      </w:pPr>
      <w:rPr>
        <w:rFonts w:hint="default"/>
        <w:i w:val="0"/>
      </w:rPr>
    </w:lvl>
    <w:lvl w:ilvl="6">
      <w:start w:val="1"/>
      <w:numFmt w:val="decimal"/>
      <w:lvlText w:val="%1.%2.%3.%4.%5.%6.%7"/>
      <w:lvlJc w:val="left"/>
      <w:pPr>
        <w:ind w:left="1021" w:hanging="102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21" w:hanging="102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21" w:hanging="1021"/>
      </w:pPr>
      <w:rPr>
        <w:rFonts w:hint="default"/>
      </w:rPr>
    </w:lvl>
  </w:abstractNum>
  <w:abstractNum w:abstractNumId="40" w15:restartNumberingAfterBreak="0">
    <w:nsid w:val="7617329E"/>
    <w:multiLevelType w:val="hybridMultilevel"/>
    <w:tmpl w:val="1E4E1C38"/>
    <w:lvl w:ilvl="0" w:tplc="D6C27A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FC60CE"/>
    <w:multiLevelType w:val="hybridMultilevel"/>
    <w:tmpl w:val="8FBA5B8E"/>
    <w:lvl w:ilvl="0" w:tplc="D02018DC">
      <w:start w:val="1"/>
      <w:numFmt w:val="bullet"/>
      <w:pStyle w:val="Commarcadores0"/>
      <w:lvlText w:val="n"/>
      <w:lvlJc w:val="left"/>
      <w:pPr>
        <w:ind w:left="360" w:hanging="360"/>
      </w:pPr>
      <w:rPr>
        <w:rFonts w:ascii="Wingdings" w:hAnsi="Wingdings" w:hint="default"/>
        <w:b w:val="0"/>
        <w:i w:val="0"/>
        <w:color w:val="1F497D" w:themeColor="text2"/>
        <w:sz w:val="24"/>
        <w:szCs w:val="2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76122C2"/>
    <w:multiLevelType w:val="hybridMultilevel"/>
    <w:tmpl w:val="54E0A3CC"/>
    <w:lvl w:ilvl="0" w:tplc="097A0966">
      <w:start w:val="1"/>
      <w:numFmt w:val="lowerLetter"/>
      <w:pStyle w:val="Clause"/>
      <w:lvlText w:val="(%1)"/>
      <w:lvlJc w:val="left"/>
      <w:pPr>
        <w:tabs>
          <w:tab w:val="num" w:pos="510"/>
        </w:tabs>
        <w:ind w:left="510" w:hanging="510"/>
      </w:pPr>
      <w:rPr>
        <w:rFonts w:ascii="Arial" w:hAnsi="Arial" w:hint="default"/>
        <w:spacing w:val="0"/>
        <w:sz w:val="20"/>
      </w:rPr>
    </w:lvl>
    <w:lvl w:ilvl="1" w:tplc="D7602C1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4F60D7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A3CFE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4004ED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61EB0B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F584AE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AD8549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2FE46C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2"/>
  </w:num>
  <w:num w:numId="2">
    <w:abstractNumId w:val="30"/>
  </w:num>
  <w:num w:numId="3">
    <w:abstractNumId w:val="20"/>
  </w:num>
  <w:num w:numId="4">
    <w:abstractNumId w:val="3"/>
  </w:num>
  <w:num w:numId="5">
    <w:abstractNumId w:val="23"/>
  </w:num>
  <w:num w:numId="6">
    <w:abstractNumId w:val="8"/>
  </w:num>
  <w:num w:numId="7">
    <w:abstractNumId w:val="7"/>
  </w:num>
  <w:num w:numId="8">
    <w:abstractNumId w:val="19"/>
  </w:num>
  <w:num w:numId="9">
    <w:abstractNumId w:val="36"/>
  </w:num>
  <w:num w:numId="10">
    <w:abstractNumId w:val="42"/>
  </w:num>
  <w:num w:numId="11">
    <w:abstractNumId w:val="15"/>
  </w:num>
  <w:num w:numId="12">
    <w:abstractNumId w:val="38"/>
  </w:num>
  <w:num w:numId="13">
    <w:abstractNumId w:val="21"/>
  </w:num>
  <w:num w:numId="14">
    <w:abstractNumId w:val="0"/>
  </w:num>
  <w:num w:numId="15">
    <w:abstractNumId w:val="11"/>
  </w:num>
  <w:num w:numId="16">
    <w:abstractNumId w:val="2"/>
  </w:num>
  <w:num w:numId="17">
    <w:abstractNumId w:val="5"/>
  </w:num>
  <w:num w:numId="18">
    <w:abstractNumId w:val="17"/>
  </w:num>
  <w:num w:numId="19">
    <w:abstractNumId w:val="6"/>
  </w:num>
  <w:num w:numId="20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25"/>
  </w:num>
  <w:num w:numId="23">
    <w:abstractNumId w:val="35"/>
  </w:num>
  <w:num w:numId="24">
    <w:abstractNumId w:val="27"/>
  </w:num>
  <w:num w:numId="25">
    <w:abstractNumId w:val="1"/>
  </w:num>
  <w:num w:numId="26">
    <w:abstractNumId w:val="12"/>
  </w:num>
  <w:num w:numId="27">
    <w:abstractNumId w:val="37"/>
  </w:num>
  <w:num w:numId="28">
    <w:abstractNumId w:val="4"/>
  </w:num>
  <w:num w:numId="29">
    <w:abstractNumId w:val="9"/>
  </w:num>
  <w:num w:numId="30">
    <w:abstractNumId w:val="24"/>
  </w:num>
  <w:num w:numId="31">
    <w:abstractNumId w:val="33"/>
  </w:num>
  <w:num w:numId="32">
    <w:abstractNumId w:val="31"/>
  </w:num>
  <w:num w:numId="33">
    <w:abstractNumId w:val="41"/>
  </w:num>
  <w:num w:numId="34">
    <w:abstractNumId w:val="34"/>
  </w:num>
  <w:num w:numId="35">
    <w:abstractNumId w:val="10"/>
  </w:num>
  <w:num w:numId="36">
    <w:abstractNumId w:val="39"/>
  </w:num>
  <w:num w:numId="37">
    <w:abstractNumId w:val="26"/>
  </w:num>
  <w:num w:numId="38">
    <w:abstractNumId w:val="18"/>
  </w:num>
  <w:num w:numId="39">
    <w:abstractNumId w:val="40"/>
  </w:num>
  <w:num w:numId="40">
    <w:abstractNumId w:val="28"/>
  </w:num>
  <w:num w:numId="41">
    <w:abstractNumId w:val="16"/>
  </w:num>
  <w:num w:numId="42">
    <w:abstractNumId w:val="22"/>
  </w:num>
  <w:num w:numId="43">
    <w:abstractNumId w:val="14"/>
  </w:num>
  <w:num w:numId="44">
    <w:abstractNumId w:val="31"/>
  </w:num>
  <w:num w:numId="45">
    <w:abstractNumId w:val="31"/>
  </w:num>
  <w:num w:numId="46">
    <w:abstractNumId w:val="31"/>
  </w:num>
  <w:num w:numId="47">
    <w:abstractNumId w:val="31"/>
  </w:num>
  <w:num w:numId="48">
    <w:abstractNumId w:val="31"/>
  </w:num>
  <w:num w:numId="49">
    <w:abstractNumId w:val="31"/>
  </w:num>
  <w:num w:numId="50">
    <w:abstractNumId w:val="31"/>
  </w:num>
  <w:num w:numId="51">
    <w:abstractNumId w:val="31"/>
  </w:num>
  <w:num w:numId="52">
    <w:abstractNumId w:val="39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attachedTemplate r:id="rId1"/>
  <w:defaultTabStop w:val="284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0D2D"/>
    <w:rsid w:val="00000007"/>
    <w:rsid w:val="00000090"/>
    <w:rsid w:val="0000077E"/>
    <w:rsid w:val="00000A8F"/>
    <w:rsid w:val="00001282"/>
    <w:rsid w:val="00001516"/>
    <w:rsid w:val="0000230D"/>
    <w:rsid w:val="00002D05"/>
    <w:rsid w:val="00002FD3"/>
    <w:rsid w:val="00003494"/>
    <w:rsid w:val="000035A2"/>
    <w:rsid w:val="00003704"/>
    <w:rsid w:val="000039C3"/>
    <w:rsid w:val="00003D46"/>
    <w:rsid w:val="00004266"/>
    <w:rsid w:val="0000469C"/>
    <w:rsid w:val="000066D9"/>
    <w:rsid w:val="0001124E"/>
    <w:rsid w:val="000125C1"/>
    <w:rsid w:val="000148FA"/>
    <w:rsid w:val="00015FE5"/>
    <w:rsid w:val="00017E9C"/>
    <w:rsid w:val="00020BB7"/>
    <w:rsid w:val="000221C1"/>
    <w:rsid w:val="0002284A"/>
    <w:rsid w:val="00022E48"/>
    <w:rsid w:val="00024A21"/>
    <w:rsid w:val="00024EF7"/>
    <w:rsid w:val="00025100"/>
    <w:rsid w:val="000262F1"/>
    <w:rsid w:val="00027977"/>
    <w:rsid w:val="00030568"/>
    <w:rsid w:val="000305E4"/>
    <w:rsid w:val="00031A59"/>
    <w:rsid w:val="0003235F"/>
    <w:rsid w:val="00032543"/>
    <w:rsid w:val="00033A5D"/>
    <w:rsid w:val="00033BFC"/>
    <w:rsid w:val="00034A57"/>
    <w:rsid w:val="00035DA1"/>
    <w:rsid w:val="0003613B"/>
    <w:rsid w:val="00036D90"/>
    <w:rsid w:val="00040008"/>
    <w:rsid w:val="00040116"/>
    <w:rsid w:val="00041120"/>
    <w:rsid w:val="00042CEA"/>
    <w:rsid w:val="00043A15"/>
    <w:rsid w:val="00043AEC"/>
    <w:rsid w:val="00043F56"/>
    <w:rsid w:val="000440CB"/>
    <w:rsid w:val="000441A0"/>
    <w:rsid w:val="000448CB"/>
    <w:rsid w:val="00044C63"/>
    <w:rsid w:val="00045033"/>
    <w:rsid w:val="00045449"/>
    <w:rsid w:val="00045D62"/>
    <w:rsid w:val="00047BF1"/>
    <w:rsid w:val="00050B64"/>
    <w:rsid w:val="00050C71"/>
    <w:rsid w:val="0005166C"/>
    <w:rsid w:val="00052006"/>
    <w:rsid w:val="0005246D"/>
    <w:rsid w:val="00053106"/>
    <w:rsid w:val="00053BBA"/>
    <w:rsid w:val="00054904"/>
    <w:rsid w:val="00055699"/>
    <w:rsid w:val="000563FE"/>
    <w:rsid w:val="00057C0F"/>
    <w:rsid w:val="00060612"/>
    <w:rsid w:val="000608D2"/>
    <w:rsid w:val="00060931"/>
    <w:rsid w:val="00060941"/>
    <w:rsid w:val="000612BF"/>
    <w:rsid w:val="000614F3"/>
    <w:rsid w:val="000617B9"/>
    <w:rsid w:val="00061F13"/>
    <w:rsid w:val="00062C62"/>
    <w:rsid w:val="00062D4D"/>
    <w:rsid w:val="00063305"/>
    <w:rsid w:val="000633BA"/>
    <w:rsid w:val="00063929"/>
    <w:rsid w:val="00063FF5"/>
    <w:rsid w:val="000641A8"/>
    <w:rsid w:val="000642FD"/>
    <w:rsid w:val="000645E8"/>
    <w:rsid w:val="0006463F"/>
    <w:rsid w:val="0006464A"/>
    <w:rsid w:val="0006486D"/>
    <w:rsid w:val="000657EE"/>
    <w:rsid w:val="00067279"/>
    <w:rsid w:val="00067C0F"/>
    <w:rsid w:val="00070753"/>
    <w:rsid w:val="00070E6C"/>
    <w:rsid w:val="000711DF"/>
    <w:rsid w:val="00071E2F"/>
    <w:rsid w:val="00071E82"/>
    <w:rsid w:val="00072584"/>
    <w:rsid w:val="00072ACF"/>
    <w:rsid w:val="0007383C"/>
    <w:rsid w:val="000741E5"/>
    <w:rsid w:val="00074B5D"/>
    <w:rsid w:val="0007549E"/>
    <w:rsid w:val="00075BE2"/>
    <w:rsid w:val="00076B71"/>
    <w:rsid w:val="00077649"/>
    <w:rsid w:val="0007768E"/>
    <w:rsid w:val="000804E0"/>
    <w:rsid w:val="00080D12"/>
    <w:rsid w:val="00081F7E"/>
    <w:rsid w:val="000838E5"/>
    <w:rsid w:val="000839CA"/>
    <w:rsid w:val="00086321"/>
    <w:rsid w:val="0009088E"/>
    <w:rsid w:val="00090B2C"/>
    <w:rsid w:val="00090DA5"/>
    <w:rsid w:val="00090EBF"/>
    <w:rsid w:val="00091450"/>
    <w:rsid w:val="00092117"/>
    <w:rsid w:val="00093308"/>
    <w:rsid w:val="000976CB"/>
    <w:rsid w:val="000A01CF"/>
    <w:rsid w:val="000A13D7"/>
    <w:rsid w:val="000A1A87"/>
    <w:rsid w:val="000A2B5B"/>
    <w:rsid w:val="000A31F5"/>
    <w:rsid w:val="000A357B"/>
    <w:rsid w:val="000A39FD"/>
    <w:rsid w:val="000A3F16"/>
    <w:rsid w:val="000A3F5B"/>
    <w:rsid w:val="000A4590"/>
    <w:rsid w:val="000A4B89"/>
    <w:rsid w:val="000A4C6C"/>
    <w:rsid w:val="000A51B5"/>
    <w:rsid w:val="000A5294"/>
    <w:rsid w:val="000A59AA"/>
    <w:rsid w:val="000A5EEA"/>
    <w:rsid w:val="000A7536"/>
    <w:rsid w:val="000B0B9C"/>
    <w:rsid w:val="000B12E0"/>
    <w:rsid w:val="000B131C"/>
    <w:rsid w:val="000B18F6"/>
    <w:rsid w:val="000B1A77"/>
    <w:rsid w:val="000B1D82"/>
    <w:rsid w:val="000B31D5"/>
    <w:rsid w:val="000B3EE9"/>
    <w:rsid w:val="000B7ECB"/>
    <w:rsid w:val="000C0908"/>
    <w:rsid w:val="000C11F6"/>
    <w:rsid w:val="000C1254"/>
    <w:rsid w:val="000C1A27"/>
    <w:rsid w:val="000C1E9B"/>
    <w:rsid w:val="000C2687"/>
    <w:rsid w:val="000C26C6"/>
    <w:rsid w:val="000C2F84"/>
    <w:rsid w:val="000C35F0"/>
    <w:rsid w:val="000C403C"/>
    <w:rsid w:val="000C486E"/>
    <w:rsid w:val="000C529B"/>
    <w:rsid w:val="000C62AD"/>
    <w:rsid w:val="000C6BFF"/>
    <w:rsid w:val="000C7F53"/>
    <w:rsid w:val="000D0B3B"/>
    <w:rsid w:val="000D0DD2"/>
    <w:rsid w:val="000D11AD"/>
    <w:rsid w:val="000D17BD"/>
    <w:rsid w:val="000D1BEF"/>
    <w:rsid w:val="000D3738"/>
    <w:rsid w:val="000D4273"/>
    <w:rsid w:val="000D5514"/>
    <w:rsid w:val="000D5AB0"/>
    <w:rsid w:val="000D6140"/>
    <w:rsid w:val="000D6592"/>
    <w:rsid w:val="000D6AED"/>
    <w:rsid w:val="000D7967"/>
    <w:rsid w:val="000D7C24"/>
    <w:rsid w:val="000E0C8D"/>
    <w:rsid w:val="000E1104"/>
    <w:rsid w:val="000E1BF3"/>
    <w:rsid w:val="000E1FA2"/>
    <w:rsid w:val="000E2A30"/>
    <w:rsid w:val="000E4620"/>
    <w:rsid w:val="000E4AA1"/>
    <w:rsid w:val="000E4AE8"/>
    <w:rsid w:val="000E4B09"/>
    <w:rsid w:val="000E5540"/>
    <w:rsid w:val="000E5648"/>
    <w:rsid w:val="000E7807"/>
    <w:rsid w:val="000F0A2F"/>
    <w:rsid w:val="000F0B45"/>
    <w:rsid w:val="000F1558"/>
    <w:rsid w:val="000F15A0"/>
    <w:rsid w:val="000F29FD"/>
    <w:rsid w:val="000F2F48"/>
    <w:rsid w:val="000F37A7"/>
    <w:rsid w:val="000F3A31"/>
    <w:rsid w:val="000F3F81"/>
    <w:rsid w:val="000F4A62"/>
    <w:rsid w:val="000F5038"/>
    <w:rsid w:val="000F509F"/>
    <w:rsid w:val="000F6ED5"/>
    <w:rsid w:val="000F72B0"/>
    <w:rsid w:val="001011F5"/>
    <w:rsid w:val="00101C90"/>
    <w:rsid w:val="0010375B"/>
    <w:rsid w:val="00104A3C"/>
    <w:rsid w:val="001059A0"/>
    <w:rsid w:val="00106101"/>
    <w:rsid w:val="00106ED8"/>
    <w:rsid w:val="001076E2"/>
    <w:rsid w:val="00107962"/>
    <w:rsid w:val="001108EA"/>
    <w:rsid w:val="0011180D"/>
    <w:rsid w:val="0011184A"/>
    <w:rsid w:val="0011199E"/>
    <w:rsid w:val="00112DC8"/>
    <w:rsid w:val="00113AF9"/>
    <w:rsid w:val="0011402F"/>
    <w:rsid w:val="001151E3"/>
    <w:rsid w:val="00115BC3"/>
    <w:rsid w:val="001165E4"/>
    <w:rsid w:val="001208C0"/>
    <w:rsid w:val="0012134C"/>
    <w:rsid w:val="00121E76"/>
    <w:rsid w:val="00122092"/>
    <w:rsid w:val="0012659B"/>
    <w:rsid w:val="001265C8"/>
    <w:rsid w:val="00126A38"/>
    <w:rsid w:val="00127743"/>
    <w:rsid w:val="00127CDE"/>
    <w:rsid w:val="00131654"/>
    <w:rsid w:val="0013182D"/>
    <w:rsid w:val="00131A94"/>
    <w:rsid w:val="0013297F"/>
    <w:rsid w:val="001335F5"/>
    <w:rsid w:val="0013436A"/>
    <w:rsid w:val="00134AF8"/>
    <w:rsid w:val="001353AF"/>
    <w:rsid w:val="001354A0"/>
    <w:rsid w:val="0013767F"/>
    <w:rsid w:val="00137F9B"/>
    <w:rsid w:val="001405AF"/>
    <w:rsid w:val="00140A0D"/>
    <w:rsid w:val="00141007"/>
    <w:rsid w:val="0014116A"/>
    <w:rsid w:val="001411DE"/>
    <w:rsid w:val="00142963"/>
    <w:rsid w:val="00144CF1"/>
    <w:rsid w:val="00145B47"/>
    <w:rsid w:val="00146856"/>
    <w:rsid w:val="0014759A"/>
    <w:rsid w:val="00150435"/>
    <w:rsid w:val="001506E3"/>
    <w:rsid w:val="00150A64"/>
    <w:rsid w:val="00152677"/>
    <w:rsid w:val="001526AE"/>
    <w:rsid w:val="00153E30"/>
    <w:rsid w:val="00155AF0"/>
    <w:rsid w:val="0016021C"/>
    <w:rsid w:val="00160491"/>
    <w:rsid w:val="00160C28"/>
    <w:rsid w:val="00160DF6"/>
    <w:rsid w:val="00160E6C"/>
    <w:rsid w:val="00161275"/>
    <w:rsid w:val="00161B11"/>
    <w:rsid w:val="0016255F"/>
    <w:rsid w:val="00164A9F"/>
    <w:rsid w:val="00165829"/>
    <w:rsid w:val="00166205"/>
    <w:rsid w:val="00166505"/>
    <w:rsid w:val="00166D17"/>
    <w:rsid w:val="00166DB4"/>
    <w:rsid w:val="00167122"/>
    <w:rsid w:val="0017132B"/>
    <w:rsid w:val="00171D96"/>
    <w:rsid w:val="00172AE5"/>
    <w:rsid w:val="0017318B"/>
    <w:rsid w:val="001738E1"/>
    <w:rsid w:val="00173A62"/>
    <w:rsid w:val="0017400A"/>
    <w:rsid w:val="0017428B"/>
    <w:rsid w:val="001744D6"/>
    <w:rsid w:val="00174DD7"/>
    <w:rsid w:val="00175241"/>
    <w:rsid w:val="00175FB5"/>
    <w:rsid w:val="00176954"/>
    <w:rsid w:val="00177D99"/>
    <w:rsid w:val="00177DDF"/>
    <w:rsid w:val="00180713"/>
    <w:rsid w:val="001810E1"/>
    <w:rsid w:val="001811E5"/>
    <w:rsid w:val="001814B8"/>
    <w:rsid w:val="00181A33"/>
    <w:rsid w:val="00182436"/>
    <w:rsid w:val="00182F85"/>
    <w:rsid w:val="00183485"/>
    <w:rsid w:val="001838CA"/>
    <w:rsid w:val="00184AAD"/>
    <w:rsid w:val="001873F3"/>
    <w:rsid w:val="00187C03"/>
    <w:rsid w:val="001910C4"/>
    <w:rsid w:val="0019161E"/>
    <w:rsid w:val="001936F8"/>
    <w:rsid w:val="0019375D"/>
    <w:rsid w:val="00194296"/>
    <w:rsid w:val="00195D02"/>
    <w:rsid w:val="001960AE"/>
    <w:rsid w:val="00196960"/>
    <w:rsid w:val="001A07F5"/>
    <w:rsid w:val="001A0BD2"/>
    <w:rsid w:val="001A1E32"/>
    <w:rsid w:val="001A3385"/>
    <w:rsid w:val="001A33AA"/>
    <w:rsid w:val="001A3FA3"/>
    <w:rsid w:val="001A49B6"/>
    <w:rsid w:val="001A4EFA"/>
    <w:rsid w:val="001A5CD7"/>
    <w:rsid w:val="001A76D3"/>
    <w:rsid w:val="001A782E"/>
    <w:rsid w:val="001A7AAF"/>
    <w:rsid w:val="001A7BFC"/>
    <w:rsid w:val="001A7C2E"/>
    <w:rsid w:val="001B220D"/>
    <w:rsid w:val="001B2E4B"/>
    <w:rsid w:val="001B3F1B"/>
    <w:rsid w:val="001B4186"/>
    <w:rsid w:val="001B497B"/>
    <w:rsid w:val="001B5306"/>
    <w:rsid w:val="001B5A4B"/>
    <w:rsid w:val="001B7819"/>
    <w:rsid w:val="001C1B25"/>
    <w:rsid w:val="001C2F0D"/>
    <w:rsid w:val="001C33AF"/>
    <w:rsid w:val="001C36D1"/>
    <w:rsid w:val="001C42F3"/>
    <w:rsid w:val="001C490A"/>
    <w:rsid w:val="001C4D7A"/>
    <w:rsid w:val="001C60A1"/>
    <w:rsid w:val="001C6573"/>
    <w:rsid w:val="001C69FC"/>
    <w:rsid w:val="001C7336"/>
    <w:rsid w:val="001C7814"/>
    <w:rsid w:val="001C7AB1"/>
    <w:rsid w:val="001D0D60"/>
    <w:rsid w:val="001D1266"/>
    <w:rsid w:val="001D14B7"/>
    <w:rsid w:val="001D4555"/>
    <w:rsid w:val="001D455F"/>
    <w:rsid w:val="001D4B09"/>
    <w:rsid w:val="001D5C1D"/>
    <w:rsid w:val="001D611D"/>
    <w:rsid w:val="001D7432"/>
    <w:rsid w:val="001D7B2A"/>
    <w:rsid w:val="001E0117"/>
    <w:rsid w:val="001E114A"/>
    <w:rsid w:val="001E1F3F"/>
    <w:rsid w:val="001E3666"/>
    <w:rsid w:val="001E3ED4"/>
    <w:rsid w:val="001E4EDA"/>
    <w:rsid w:val="001E52AD"/>
    <w:rsid w:val="001E559E"/>
    <w:rsid w:val="001E5A59"/>
    <w:rsid w:val="001E61FE"/>
    <w:rsid w:val="001F22AF"/>
    <w:rsid w:val="001F3A2E"/>
    <w:rsid w:val="001F3E0F"/>
    <w:rsid w:val="001F6D1F"/>
    <w:rsid w:val="001F6E48"/>
    <w:rsid w:val="001F7AD6"/>
    <w:rsid w:val="0020105A"/>
    <w:rsid w:val="00202D8C"/>
    <w:rsid w:val="00203E29"/>
    <w:rsid w:val="00204E85"/>
    <w:rsid w:val="00205066"/>
    <w:rsid w:val="002055CD"/>
    <w:rsid w:val="00205C65"/>
    <w:rsid w:val="00205F63"/>
    <w:rsid w:val="002062B4"/>
    <w:rsid w:val="0020655E"/>
    <w:rsid w:val="002105AB"/>
    <w:rsid w:val="00211EF8"/>
    <w:rsid w:val="00212118"/>
    <w:rsid w:val="00213A0E"/>
    <w:rsid w:val="00214EED"/>
    <w:rsid w:val="002153ED"/>
    <w:rsid w:val="0021591E"/>
    <w:rsid w:val="00215F80"/>
    <w:rsid w:val="00216487"/>
    <w:rsid w:val="00216AFF"/>
    <w:rsid w:val="00217102"/>
    <w:rsid w:val="002175A4"/>
    <w:rsid w:val="00217668"/>
    <w:rsid w:val="00217B06"/>
    <w:rsid w:val="002215E6"/>
    <w:rsid w:val="002219CC"/>
    <w:rsid w:val="00221EF6"/>
    <w:rsid w:val="00221FB8"/>
    <w:rsid w:val="002224AA"/>
    <w:rsid w:val="00222863"/>
    <w:rsid w:val="00222A6F"/>
    <w:rsid w:val="002233C8"/>
    <w:rsid w:val="00223C2B"/>
    <w:rsid w:val="002241B7"/>
    <w:rsid w:val="0022468A"/>
    <w:rsid w:val="00225B3A"/>
    <w:rsid w:val="00225D16"/>
    <w:rsid w:val="00230FA7"/>
    <w:rsid w:val="00231216"/>
    <w:rsid w:val="002312B3"/>
    <w:rsid w:val="00231867"/>
    <w:rsid w:val="002324BD"/>
    <w:rsid w:val="00233451"/>
    <w:rsid w:val="00234EE5"/>
    <w:rsid w:val="00235A70"/>
    <w:rsid w:val="00236BC5"/>
    <w:rsid w:val="00236FB6"/>
    <w:rsid w:val="0023753D"/>
    <w:rsid w:val="00240660"/>
    <w:rsid w:val="00242345"/>
    <w:rsid w:val="00243587"/>
    <w:rsid w:val="00243A04"/>
    <w:rsid w:val="00244E2D"/>
    <w:rsid w:val="00246B54"/>
    <w:rsid w:val="00247888"/>
    <w:rsid w:val="002502FC"/>
    <w:rsid w:val="00251135"/>
    <w:rsid w:val="00251BA7"/>
    <w:rsid w:val="00251FBB"/>
    <w:rsid w:val="00252131"/>
    <w:rsid w:val="0025443E"/>
    <w:rsid w:val="00255F45"/>
    <w:rsid w:val="00256969"/>
    <w:rsid w:val="002578AE"/>
    <w:rsid w:val="002578C9"/>
    <w:rsid w:val="0025791F"/>
    <w:rsid w:val="00257A1C"/>
    <w:rsid w:val="00260211"/>
    <w:rsid w:val="002608A4"/>
    <w:rsid w:val="002613A9"/>
    <w:rsid w:val="002619E1"/>
    <w:rsid w:val="00262609"/>
    <w:rsid w:val="00262FB5"/>
    <w:rsid w:val="002638B7"/>
    <w:rsid w:val="00263C36"/>
    <w:rsid w:val="00263D66"/>
    <w:rsid w:val="00263DFF"/>
    <w:rsid w:val="00263EC8"/>
    <w:rsid w:val="002647BE"/>
    <w:rsid w:val="002654DF"/>
    <w:rsid w:val="00266120"/>
    <w:rsid w:val="00266B36"/>
    <w:rsid w:val="00270F78"/>
    <w:rsid w:val="002711A2"/>
    <w:rsid w:val="00271F6B"/>
    <w:rsid w:val="002724F3"/>
    <w:rsid w:val="0027324C"/>
    <w:rsid w:val="00276169"/>
    <w:rsid w:val="00276B65"/>
    <w:rsid w:val="00277E04"/>
    <w:rsid w:val="00280265"/>
    <w:rsid w:val="0028090A"/>
    <w:rsid w:val="00281938"/>
    <w:rsid w:val="00282680"/>
    <w:rsid w:val="002829B7"/>
    <w:rsid w:val="002833C9"/>
    <w:rsid w:val="002838AC"/>
    <w:rsid w:val="00283B9B"/>
    <w:rsid w:val="00287F87"/>
    <w:rsid w:val="00292735"/>
    <w:rsid w:val="00293256"/>
    <w:rsid w:val="0029352C"/>
    <w:rsid w:val="00293610"/>
    <w:rsid w:val="00294043"/>
    <w:rsid w:val="002963F5"/>
    <w:rsid w:val="00296D77"/>
    <w:rsid w:val="002973F3"/>
    <w:rsid w:val="002A092C"/>
    <w:rsid w:val="002A1668"/>
    <w:rsid w:val="002A2526"/>
    <w:rsid w:val="002A2E31"/>
    <w:rsid w:val="002A3E06"/>
    <w:rsid w:val="002A4029"/>
    <w:rsid w:val="002A4AF7"/>
    <w:rsid w:val="002A51FE"/>
    <w:rsid w:val="002A5CE2"/>
    <w:rsid w:val="002A68DB"/>
    <w:rsid w:val="002A6FC1"/>
    <w:rsid w:val="002A7BC6"/>
    <w:rsid w:val="002B0CD5"/>
    <w:rsid w:val="002B0F3D"/>
    <w:rsid w:val="002B178D"/>
    <w:rsid w:val="002B1B68"/>
    <w:rsid w:val="002B1C01"/>
    <w:rsid w:val="002B21E6"/>
    <w:rsid w:val="002B338D"/>
    <w:rsid w:val="002B3ECC"/>
    <w:rsid w:val="002B5A8A"/>
    <w:rsid w:val="002B74A4"/>
    <w:rsid w:val="002C0A50"/>
    <w:rsid w:val="002C2482"/>
    <w:rsid w:val="002C3456"/>
    <w:rsid w:val="002C3BA7"/>
    <w:rsid w:val="002C3E07"/>
    <w:rsid w:val="002C402B"/>
    <w:rsid w:val="002C43AB"/>
    <w:rsid w:val="002C4663"/>
    <w:rsid w:val="002C4AAC"/>
    <w:rsid w:val="002C5470"/>
    <w:rsid w:val="002C589B"/>
    <w:rsid w:val="002C5ADF"/>
    <w:rsid w:val="002C5BB0"/>
    <w:rsid w:val="002C644D"/>
    <w:rsid w:val="002C7E4F"/>
    <w:rsid w:val="002D0912"/>
    <w:rsid w:val="002D0E7F"/>
    <w:rsid w:val="002D3B1D"/>
    <w:rsid w:val="002D4BA7"/>
    <w:rsid w:val="002D6171"/>
    <w:rsid w:val="002D67DC"/>
    <w:rsid w:val="002D7590"/>
    <w:rsid w:val="002E04E5"/>
    <w:rsid w:val="002E0F18"/>
    <w:rsid w:val="002E3461"/>
    <w:rsid w:val="002E3D97"/>
    <w:rsid w:val="002E4A40"/>
    <w:rsid w:val="002E4D45"/>
    <w:rsid w:val="002E616E"/>
    <w:rsid w:val="002F12A3"/>
    <w:rsid w:val="002F135F"/>
    <w:rsid w:val="002F1601"/>
    <w:rsid w:val="002F193B"/>
    <w:rsid w:val="002F1C2A"/>
    <w:rsid w:val="002F1E1D"/>
    <w:rsid w:val="002F264B"/>
    <w:rsid w:val="002F32F9"/>
    <w:rsid w:val="002F3542"/>
    <w:rsid w:val="002F4D68"/>
    <w:rsid w:val="002F5FBD"/>
    <w:rsid w:val="002F6134"/>
    <w:rsid w:val="002F6E82"/>
    <w:rsid w:val="002F76A6"/>
    <w:rsid w:val="002F7E5F"/>
    <w:rsid w:val="002F7E72"/>
    <w:rsid w:val="00300003"/>
    <w:rsid w:val="00301661"/>
    <w:rsid w:val="0030177E"/>
    <w:rsid w:val="00302122"/>
    <w:rsid w:val="00302E27"/>
    <w:rsid w:val="003044D0"/>
    <w:rsid w:val="0030629D"/>
    <w:rsid w:val="00310480"/>
    <w:rsid w:val="0031186C"/>
    <w:rsid w:val="00311B1F"/>
    <w:rsid w:val="0031217F"/>
    <w:rsid w:val="00312B15"/>
    <w:rsid w:val="0031323F"/>
    <w:rsid w:val="003134FB"/>
    <w:rsid w:val="00314899"/>
    <w:rsid w:val="00314D5A"/>
    <w:rsid w:val="00317804"/>
    <w:rsid w:val="00317DF5"/>
    <w:rsid w:val="0032081B"/>
    <w:rsid w:val="00321A77"/>
    <w:rsid w:val="00321CC7"/>
    <w:rsid w:val="00321D20"/>
    <w:rsid w:val="00322162"/>
    <w:rsid w:val="00322F99"/>
    <w:rsid w:val="003230A8"/>
    <w:rsid w:val="0032317D"/>
    <w:rsid w:val="003250E4"/>
    <w:rsid w:val="00325612"/>
    <w:rsid w:val="0032658C"/>
    <w:rsid w:val="00326A49"/>
    <w:rsid w:val="0032700A"/>
    <w:rsid w:val="0032782F"/>
    <w:rsid w:val="00327EF0"/>
    <w:rsid w:val="003301F6"/>
    <w:rsid w:val="00332DB8"/>
    <w:rsid w:val="00332EC6"/>
    <w:rsid w:val="00333561"/>
    <w:rsid w:val="00334145"/>
    <w:rsid w:val="00334420"/>
    <w:rsid w:val="0033500A"/>
    <w:rsid w:val="00335A3D"/>
    <w:rsid w:val="0033617E"/>
    <w:rsid w:val="00336317"/>
    <w:rsid w:val="003377C6"/>
    <w:rsid w:val="00340171"/>
    <w:rsid w:val="00340545"/>
    <w:rsid w:val="00340A4F"/>
    <w:rsid w:val="00341EBD"/>
    <w:rsid w:val="0034252B"/>
    <w:rsid w:val="00342552"/>
    <w:rsid w:val="00342C43"/>
    <w:rsid w:val="003436AD"/>
    <w:rsid w:val="00344079"/>
    <w:rsid w:val="00344667"/>
    <w:rsid w:val="00345F08"/>
    <w:rsid w:val="0034641D"/>
    <w:rsid w:val="00347537"/>
    <w:rsid w:val="00347920"/>
    <w:rsid w:val="003479DF"/>
    <w:rsid w:val="00350259"/>
    <w:rsid w:val="003507F7"/>
    <w:rsid w:val="00351C98"/>
    <w:rsid w:val="00351F70"/>
    <w:rsid w:val="003522EB"/>
    <w:rsid w:val="0035285C"/>
    <w:rsid w:val="00352AA3"/>
    <w:rsid w:val="00352B18"/>
    <w:rsid w:val="00355341"/>
    <w:rsid w:val="00355C41"/>
    <w:rsid w:val="00356EA6"/>
    <w:rsid w:val="0035750A"/>
    <w:rsid w:val="003615CE"/>
    <w:rsid w:val="00363314"/>
    <w:rsid w:val="00364A5A"/>
    <w:rsid w:val="00365071"/>
    <w:rsid w:val="003650D7"/>
    <w:rsid w:val="00365597"/>
    <w:rsid w:val="003668B7"/>
    <w:rsid w:val="00366F88"/>
    <w:rsid w:val="003671F8"/>
    <w:rsid w:val="00370371"/>
    <w:rsid w:val="003712BF"/>
    <w:rsid w:val="00371F57"/>
    <w:rsid w:val="00373412"/>
    <w:rsid w:val="003734EE"/>
    <w:rsid w:val="003744CA"/>
    <w:rsid w:val="00374B70"/>
    <w:rsid w:val="00374D8A"/>
    <w:rsid w:val="003753FF"/>
    <w:rsid w:val="0037587F"/>
    <w:rsid w:val="00375A27"/>
    <w:rsid w:val="00375C31"/>
    <w:rsid w:val="003765BF"/>
    <w:rsid w:val="00376A0E"/>
    <w:rsid w:val="00377168"/>
    <w:rsid w:val="00380042"/>
    <w:rsid w:val="003818DE"/>
    <w:rsid w:val="00382481"/>
    <w:rsid w:val="003835F5"/>
    <w:rsid w:val="003867A4"/>
    <w:rsid w:val="00386B44"/>
    <w:rsid w:val="003872F2"/>
    <w:rsid w:val="0038781F"/>
    <w:rsid w:val="00393953"/>
    <w:rsid w:val="0039426E"/>
    <w:rsid w:val="0039453B"/>
    <w:rsid w:val="00395BDE"/>
    <w:rsid w:val="00396F7E"/>
    <w:rsid w:val="003A078D"/>
    <w:rsid w:val="003A093D"/>
    <w:rsid w:val="003A0CE4"/>
    <w:rsid w:val="003A0D2D"/>
    <w:rsid w:val="003A2E46"/>
    <w:rsid w:val="003A5E0B"/>
    <w:rsid w:val="003A6675"/>
    <w:rsid w:val="003A673A"/>
    <w:rsid w:val="003A6A32"/>
    <w:rsid w:val="003A6EEA"/>
    <w:rsid w:val="003A7E66"/>
    <w:rsid w:val="003B0141"/>
    <w:rsid w:val="003B051A"/>
    <w:rsid w:val="003B0541"/>
    <w:rsid w:val="003B25D5"/>
    <w:rsid w:val="003B356B"/>
    <w:rsid w:val="003B56C7"/>
    <w:rsid w:val="003B587F"/>
    <w:rsid w:val="003B6C00"/>
    <w:rsid w:val="003B702C"/>
    <w:rsid w:val="003C00C8"/>
    <w:rsid w:val="003C012B"/>
    <w:rsid w:val="003C066D"/>
    <w:rsid w:val="003C1074"/>
    <w:rsid w:val="003C200F"/>
    <w:rsid w:val="003C2719"/>
    <w:rsid w:val="003C2A2C"/>
    <w:rsid w:val="003C346A"/>
    <w:rsid w:val="003C397D"/>
    <w:rsid w:val="003C541D"/>
    <w:rsid w:val="003C546C"/>
    <w:rsid w:val="003C5F65"/>
    <w:rsid w:val="003C7BA3"/>
    <w:rsid w:val="003D0CAF"/>
    <w:rsid w:val="003D1623"/>
    <w:rsid w:val="003D1D82"/>
    <w:rsid w:val="003D3BFB"/>
    <w:rsid w:val="003D3C54"/>
    <w:rsid w:val="003D46A8"/>
    <w:rsid w:val="003D52F5"/>
    <w:rsid w:val="003D56C1"/>
    <w:rsid w:val="003D5C3F"/>
    <w:rsid w:val="003D79D9"/>
    <w:rsid w:val="003E051F"/>
    <w:rsid w:val="003E0C82"/>
    <w:rsid w:val="003E1FC7"/>
    <w:rsid w:val="003E23E7"/>
    <w:rsid w:val="003E27D2"/>
    <w:rsid w:val="003E2896"/>
    <w:rsid w:val="003E5B5F"/>
    <w:rsid w:val="003E758D"/>
    <w:rsid w:val="003F0151"/>
    <w:rsid w:val="003F074B"/>
    <w:rsid w:val="003F0DF5"/>
    <w:rsid w:val="003F10D4"/>
    <w:rsid w:val="003F2B6E"/>
    <w:rsid w:val="003F3144"/>
    <w:rsid w:val="003F47F8"/>
    <w:rsid w:val="003F4D76"/>
    <w:rsid w:val="003F501B"/>
    <w:rsid w:val="003F5698"/>
    <w:rsid w:val="003F5955"/>
    <w:rsid w:val="003F5ACB"/>
    <w:rsid w:val="003F6D3C"/>
    <w:rsid w:val="003F78AD"/>
    <w:rsid w:val="00400538"/>
    <w:rsid w:val="0040068B"/>
    <w:rsid w:val="004006B4"/>
    <w:rsid w:val="0040093D"/>
    <w:rsid w:val="00400BB3"/>
    <w:rsid w:val="00401A59"/>
    <w:rsid w:val="004027BF"/>
    <w:rsid w:val="00403107"/>
    <w:rsid w:val="004036C8"/>
    <w:rsid w:val="00403EB2"/>
    <w:rsid w:val="0040446E"/>
    <w:rsid w:val="00404790"/>
    <w:rsid w:val="00404F75"/>
    <w:rsid w:val="0040525C"/>
    <w:rsid w:val="00405281"/>
    <w:rsid w:val="004053A6"/>
    <w:rsid w:val="004056A9"/>
    <w:rsid w:val="00405C5B"/>
    <w:rsid w:val="00405FB6"/>
    <w:rsid w:val="00406FED"/>
    <w:rsid w:val="00407969"/>
    <w:rsid w:val="00407DBE"/>
    <w:rsid w:val="00410C9D"/>
    <w:rsid w:val="0041114A"/>
    <w:rsid w:val="00411856"/>
    <w:rsid w:val="00415B4E"/>
    <w:rsid w:val="00416267"/>
    <w:rsid w:val="004170A5"/>
    <w:rsid w:val="00417998"/>
    <w:rsid w:val="00420288"/>
    <w:rsid w:val="004204BD"/>
    <w:rsid w:val="004215D2"/>
    <w:rsid w:val="00421C5B"/>
    <w:rsid w:val="00421FC0"/>
    <w:rsid w:val="00423127"/>
    <w:rsid w:val="004244D2"/>
    <w:rsid w:val="00424A0C"/>
    <w:rsid w:val="0042564B"/>
    <w:rsid w:val="004259E7"/>
    <w:rsid w:val="00426651"/>
    <w:rsid w:val="004273FF"/>
    <w:rsid w:val="00427E11"/>
    <w:rsid w:val="004306B2"/>
    <w:rsid w:val="00431493"/>
    <w:rsid w:val="004314F6"/>
    <w:rsid w:val="0043186D"/>
    <w:rsid w:val="00432F9C"/>
    <w:rsid w:val="00434F6E"/>
    <w:rsid w:val="00436BB8"/>
    <w:rsid w:val="0043798E"/>
    <w:rsid w:val="00440703"/>
    <w:rsid w:val="0044086A"/>
    <w:rsid w:val="00441043"/>
    <w:rsid w:val="004420C4"/>
    <w:rsid w:val="00442191"/>
    <w:rsid w:val="00442466"/>
    <w:rsid w:val="004427EF"/>
    <w:rsid w:val="004433DD"/>
    <w:rsid w:val="00443D1A"/>
    <w:rsid w:val="00443FA7"/>
    <w:rsid w:val="00444350"/>
    <w:rsid w:val="00445E0D"/>
    <w:rsid w:val="0044636A"/>
    <w:rsid w:val="0044647D"/>
    <w:rsid w:val="004465D7"/>
    <w:rsid w:val="00446A9C"/>
    <w:rsid w:val="00446BBB"/>
    <w:rsid w:val="00447032"/>
    <w:rsid w:val="00451E91"/>
    <w:rsid w:val="00452777"/>
    <w:rsid w:val="00453121"/>
    <w:rsid w:val="00454584"/>
    <w:rsid w:val="00455051"/>
    <w:rsid w:val="00456911"/>
    <w:rsid w:val="004576B4"/>
    <w:rsid w:val="00460CB6"/>
    <w:rsid w:val="00460F30"/>
    <w:rsid w:val="004612FE"/>
    <w:rsid w:val="00462617"/>
    <w:rsid w:val="004627D4"/>
    <w:rsid w:val="00462AF8"/>
    <w:rsid w:val="00462E28"/>
    <w:rsid w:val="00463361"/>
    <w:rsid w:val="00464192"/>
    <w:rsid w:val="004656BB"/>
    <w:rsid w:val="00465999"/>
    <w:rsid w:val="00465CED"/>
    <w:rsid w:val="00465E46"/>
    <w:rsid w:val="00465F43"/>
    <w:rsid w:val="00466A91"/>
    <w:rsid w:val="00466DFB"/>
    <w:rsid w:val="00467761"/>
    <w:rsid w:val="00471A39"/>
    <w:rsid w:val="00472FD3"/>
    <w:rsid w:val="00473609"/>
    <w:rsid w:val="004803D2"/>
    <w:rsid w:val="00481731"/>
    <w:rsid w:val="00481E9D"/>
    <w:rsid w:val="00482E61"/>
    <w:rsid w:val="00483B53"/>
    <w:rsid w:val="00483C2F"/>
    <w:rsid w:val="004841B9"/>
    <w:rsid w:val="00484316"/>
    <w:rsid w:val="00487A7C"/>
    <w:rsid w:val="00490123"/>
    <w:rsid w:val="0049041F"/>
    <w:rsid w:val="0049058D"/>
    <w:rsid w:val="00490777"/>
    <w:rsid w:val="00490835"/>
    <w:rsid w:val="00490EF3"/>
    <w:rsid w:val="0049153A"/>
    <w:rsid w:val="004917EB"/>
    <w:rsid w:val="00491B1C"/>
    <w:rsid w:val="00492011"/>
    <w:rsid w:val="004920AB"/>
    <w:rsid w:val="00492E94"/>
    <w:rsid w:val="004951D0"/>
    <w:rsid w:val="00496335"/>
    <w:rsid w:val="00496C89"/>
    <w:rsid w:val="004A04D0"/>
    <w:rsid w:val="004A0590"/>
    <w:rsid w:val="004A0DD1"/>
    <w:rsid w:val="004A224E"/>
    <w:rsid w:val="004A3294"/>
    <w:rsid w:val="004A38B6"/>
    <w:rsid w:val="004A3B8C"/>
    <w:rsid w:val="004A3EDA"/>
    <w:rsid w:val="004A4565"/>
    <w:rsid w:val="004A6ACC"/>
    <w:rsid w:val="004A6BFA"/>
    <w:rsid w:val="004A73FF"/>
    <w:rsid w:val="004A756E"/>
    <w:rsid w:val="004B075C"/>
    <w:rsid w:val="004B0F56"/>
    <w:rsid w:val="004B0FF7"/>
    <w:rsid w:val="004B1250"/>
    <w:rsid w:val="004B17BA"/>
    <w:rsid w:val="004B17BE"/>
    <w:rsid w:val="004B1A34"/>
    <w:rsid w:val="004B33DD"/>
    <w:rsid w:val="004B3510"/>
    <w:rsid w:val="004B3E26"/>
    <w:rsid w:val="004B5435"/>
    <w:rsid w:val="004B55B5"/>
    <w:rsid w:val="004B5932"/>
    <w:rsid w:val="004B5EC1"/>
    <w:rsid w:val="004B5FDB"/>
    <w:rsid w:val="004B6D70"/>
    <w:rsid w:val="004C3A73"/>
    <w:rsid w:val="004C3FA2"/>
    <w:rsid w:val="004C4C01"/>
    <w:rsid w:val="004C4CAB"/>
    <w:rsid w:val="004C5B90"/>
    <w:rsid w:val="004C62CF"/>
    <w:rsid w:val="004C6E7C"/>
    <w:rsid w:val="004D0030"/>
    <w:rsid w:val="004D03AE"/>
    <w:rsid w:val="004D0CF8"/>
    <w:rsid w:val="004D0E94"/>
    <w:rsid w:val="004D24A6"/>
    <w:rsid w:val="004D370A"/>
    <w:rsid w:val="004D3FA7"/>
    <w:rsid w:val="004D4CF4"/>
    <w:rsid w:val="004D4DB3"/>
    <w:rsid w:val="004D669C"/>
    <w:rsid w:val="004D6B0F"/>
    <w:rsid w:val="004D7311"/>
    <w:rsid w:val="004D7C4A"/>
    <w:rsid w:val="004E003A"/>
    <w:rsid w:val="004E0EB7"/>
    <w:rsid w:val="004E10BF"/>
    <w:rsid w:val="004E14C8"/>
    <w:rsid w:val="004E1E49"/>
    <w:rsid w:val="004E35F5"/>
    <w:rsid w:val="004E3F8C"/>
    <w:rsid w:val="004E50F3"/>
    <w:rsid w:val="004E52C6"/>
    <w:rsid w:val="004E6971"/>
    <w:rsid w:val="004E7036"/>
    <w:rsid w:val="004E769D"/>
    <w:rsid w:val="004E7A8E"/>
    <w:rsid w:val="004F032B"/>
    <w:rsid w:val="004F0453"/>
    <w:rsid w:val="004F0565"/>
    <w:rsid w:val="004F176F"/>
    <w:rsid w:val="004F18DD"/>
    <w:rsid w:val="004F1E23"/>
    <w:rsid w:val="004F2B7E"/>
    <w:rsid w:val="004F358A"/>
    <w:rsid w:val="004F3C39"/>
    <w:rsid w:val="004F5503"/>
    <w:rsid w:val="004F7CB8"/>
    <w:rsid w:val="005002AF"/>
    <w:rsid w:val="00501159"/>
    <w:rsid w:val="005019AB"/>
    <w:rsid w:val="00501FAC"/>
    <w:rsid w:val="005027B7"/>
    <w:rsid w:val="00502A64"/>
    <w:rsid w:val="00503F69"/>
    <w:rsid w:val="0050566F"/>
    <w:rsid w:val="00505763"/>
    <w:rsid w:val="00505FCB"/>
    <w:rsid w:val="00506687"/>
    <w:rsid w:val="00506A4E"/>
    <w:rsid w:val="00506E2C"/>
    <w:rsid w:val="0050773D"/>
    <w:rsid w:val="00510F0E"/>
    <w:rsid w:val="005113C0"/>
    <w:rsid w:val="00511625"/>
    <w:rsid w:val="00511715"/>
    <w:rsid w:val="005128A4"/>
    <w:rsid w:val="00513239"/>
    <w:rsid w:val="00514290"/>
    <w:rsid w:val="00515CBE"/>
    <w:rsid w:val="005200D4"/>
    <w:rsid w:val="005201BB"/>
    <w:rsid w:val="0052101A"/>
    <w:rsid w:val="005226D6"/>
    <w:rsid w:val="00522C24"/>
    <w:rsid w:val="00525B10"/>
    <w:rsid w:val="00525D94"/>
    <w:rsid w:val="00526138"/>
    <w:rsid w:val="0052680F"/>
    <w:rsid w:val="00526A6A"/>
    <w:rsid w:val="00530E77"/>
    <w:rsid w:val="005316C0"/>
    <w:rsid w:val="005328D6"/>
    <w:rsid w:val="005339C2"/>
    <w:rsid w:val="00536256"/>
    <w:rsid w:val="00536B00"/>
    <w:rsid w:val="00536FB6"/>
    <w:rsid w:val="005406AA"/>
    <w:rsid w:val="0054212A"/>
    <w:rsid w:val="00542709"/>
    <w:rsid w:val="0054311C"/>
    <w:rsid w:val="00543620"/>
    <w:rsid w:val="00543F0C"/>
    <w:rsid w:val="005447C2"/>
    <w:rsid w:val="00545A23"/>
    <w:rsid w:val="0054623F"/>
    <w:rsid w:val="00546B17"/>
    <w:rsid w:val="00546E26"/>
    <w:rsid w:val="00550615"/>
    <w:rsid w:val="00550809"/>
    <w:rsid w:val="00551492"/>
    <w:rsid w:val="00551BF8"/>
    <w:rsid w:val="00551EDD"/>
    <w:rsid w:val="00552123"/>
    <w:rsid w:val="00552DC5"/>
    <w:rsid w:val="00553897"/>
    <w:rsid w:val="005543DF"/>
    <w:rsid w:val="00555366"/>
    <w:rsid w:val="005555E5"/>
    <w:rsid w:val="00555C2D"/>
    <w:rsid w:val="00557F34"/>
    <w:rsid w:val="00560580"/>
    <w:rsid w:val="00561149"/>
    <w:rsid w:val="0056155A"/>
    <w:rsid w:val="00562D43"/>
    <w:rsid w:val="00563B6F"/>
    <w:rsid w:val="005648F8"/>
    <w:rsid w:val="00564B21"/>
    <w:rsid w:val="00564EBA"/>
    <w:rsid w:val="00565323"/>
    <w:rsid w:val="005658C1"/>
    <w:rsid w:val="005663DC"/>
    <w:rsid w:val="005665AF"/>
    <w:rsid w:val="00567388"/>
    <w:rsid w:val="00567611"/>
    <w:rsid w:val="00567826"/>
    <w:rsid w:val="00570522"/>
    <w:rsid w:val="00570CE1"/>
    <w:rsid w:val="005711DD"/>
    <w:rsid w:val="0057172F"/>
    <w:rsid w:val="00573845"/>
    <w:rsid w:val="00573D04"/>
    <w:rsid w:val="00573D07"/>
    <w:rsid w:val="00574BD8"/>
    <w:rsid w:val="00576272"/>
    <w:rsid w:val="005765DD"/>
    <w:rsid w:val="00576E16"/>
    <w:rsid w:val="00580C42"/>
    <w:rsid w:val="005824E2"/>
    <w:rsid w:val="00583412"/>
    <w:rsid w:val="00584136"/>
    <w:rsid w:val="00584569"/>
    <w:rsid w:val="00585001"/>
    <w:rsid w:val="00585DFE"/>
    <w:rsid w:val="005869B1"/>
    <w:rsid w:val="00586F56"/>
    <w:rsid w:val="00587908"/>
    <w:rsid w:val="00587D68"/>
    <w:rsid w:val="00590322"/>
    <w:rsid w:val="00591F1B"/>
    <w:rsid w:val="00592246"/>
    <w:rsid w:val="0059332C"/>
    <w:rsid w:val="00593741"/>
    <w:rsid w:val="0059429E"/>
    <w:rsid w:val="00594612"/>
    <w:rsid w:val="005952EB"/>
    <w:rsid w:val="00595A25"/>
    <w:rsid w:val="005A0D33"/>
    <w:rsid w:val="005A21A6"/>
    <w:rsid w:val="005A2796"/>
    <w:rsid w:val="005A3E74"/>
    <w:rsid w:val="005A4922"/>
    <w:rsid w:val="005A4A1F"/>
    <w:rsid w:val="005A4D82"/>
    <w:rsid w:val="005A5D50"/>
    <w:rsid w:val="005A68D7"/>
    <w:rsid w:val="005A70DD"/>
    <w:rsid w:val="005A7A4F"/>
    <w:rsid w:val="005A7E16"/>
    <w:rsid w:val="005A7ECA"/>
    <w:rsid w:val="005B31DC"/>
    <w:rsid w:val="005B4198"/>
    <w:rsid w:val="005B4BD6"/>
    <w:rsid w:val="005B4CFB"/>
    <w:rsid w:val="005B5000"/>
    <w:rsid w:val="005B58AD"/>
    <w:rsid w:val="005B61E0"/>
    <w:rsid w:val="005B715A"/>
    <w:rsid w:val="005B7299"/>
    <w:rsid w:val="005B7B6D"/>
    <w:rsid w:val="005C0282"/>
    <w:rsid w:val="005C410D"/>
    <w:rsid w:val="005C47F2"/>
    <w:rsid w:val="005C4CD0"/>
    <w:rsid w:val="005C5132"/>
    <w:rsid w:val="005C5E22"/>
    <w:rsid w:val="005C5FE1"/>
    <w:rsid w:val="005C65AA"/>
    <w:rsid w:val="005C687A"/>
    <w:rsid w:val="005C6FAD"/>
    <w:rsid w:val="005C728A"/>
    <w:rsid w:val="005C7A8E"/>
    <w:rsid w:val="005C7E8E"/>
    <w:rsid w:val="005D2392"/>
    <w:rsid w:val="005D24E3"/>
    <w:rsid w:val="005D287F"/>
    <w:rsid w:val="005D31AE"/>
    <w:rsid w:val="005D349C"/>
    <w:rsid w:val="005D404A"/>
    <w:rsid w:val="005D4111"/>
    <w:rsid w:val="005D4BA8"/>
    <w:rsid w:val="005D5CEE"/>
    <w:rsid w:val="005D752A"/>
    <w:rsid w:val="005E241C"/>
    <w:rsid w:val="005E2F81"/>
    <w:rsid w:val="005E4277"/>
    <w:rsid w:val="005E5616"/>
    <w:rsid w:val="005E598B"/>
    <w:rsid w:val="005E5E90"/>
    <w:rsid w:val="005E6227"/>
    <w:rsid w:val="005F16B7"/>
    <w:rsid w:val="005F1BA5"/>
    <w:rsid w:val="005F24C2"/>
    <w:rsid w:val="005F3218"/>
    <w:rsid w:val="005F3362"/>
    <w:rsid w:val="005F3B86"/>
    <w:rsid w:val="005F4CBE"/>
    <w:rsid w:val="005F51D7"/>
    <w:rsid w:val="005F59DD"/>
    <w:rsid w:val="005F783E"/>
    <w:rsid w:val="006011DD"/>
    <w:rsid w:val="00601BD5"/>
    <w:rsid w:val="00602D3D"/>
    <w:rsid w:val="00602FEB"/>
    <w:rsid w:val="00603432"/>
    <w:rsid w:val="00603D84"/>
    <w:rsid w:val="0060640A"/>
    <w:rsid w:val="006064A5"/>
    <w:rsid w:val="006079C6"/>
    <w:rsid w:val="00610078"/>
    <w:rsid w:val="00611A85"/>
    <w:rsid w:val="00611BCA"/>
    <w:rsid w:val="00612555"/>
    <w:rsid w:val="0061275C"/>
    <w:rsid w:val="0061291B"/>
    <w:rsid w:val="00613419"/>
    <w:rsid w:val="0061387A"/>
    <w:rsid w:val="006144D1"/>
    <w:rsid w:val="00614CC3"/>
    <w:rsid w:val="0061558D"/>
    <w:rsid w:val="00615B96"/>
    <w:rsid w:val="00615C8E"/>
    <w:rsid w:val="00615E59"/>
    <w:rsid w:val="0061602A"/>
    <w:rsid w:val="0061629F"/>
    <w:rsid w:val="0061647E"/>
    <w:rsid w:val="0061655B"/>
    <w:rsid w:val="00616ABB"/>
    <w:rsid w:val="00616FEF"/>
    <w:rsid w:val="00617075"/>
    <w:rsid w:val="006173F3"/>
    <w:rsid w:val="0061785A"/>
    <w:rsid w:val="00617BE7"/>
    <w:rsid w:val="006202AD"/>
    <w:rsid w:val="00620365"/>
    <w:rsid w:val="0062115C"/>
    <w:rsid w:val="00621C94"/>
    <w:rsid w:val="00622A9D"/>
    <w:rsid w:val="00622B8D"/>
    <w:rsid w:val="00623326"/>
    <w:rsid w:val="00623A98"/>
    <w:rsid w:val="00624044"/>
    <w:rsid w:val="00624162"/>
    <w:rsid w:val="006242A7"/>
    <w:rsid w:val="00624A04"/>
    <w:rsid w:val="006256FD"/>
    <w:rsid w:val="00625C01"/>
    <w:rsid w:val="006266F2"/>
    <w:rsid w:val="00626B3E"/>
    <w:rsid w:val="006314DC"/>
    <w:rsid w:val="006315BB"/>
    <w:rsid w:val="00631613"/>
    <w:rsid w:val="006316D6"/>
    <w:rsid w:val="00631BE9"/>
    <w:rsid w:val="006321FD"/>
    <w:rsid w:val="00632D91"/>
    <w:rsid w:val="006337D2"/>
    <w:rsid w:val="00633DCC"/>
    <w:rsid w:val="00634CE5"/>
    <w:rsid w:val="0063512F"/>
    <w:rsid w:val="0063558A"/>
    <w:rsid w:val="00635E1C"/>
    <w:rsid w:val="00640450"/>
    <w:rsid w:val="006432CD"/>
    <w:rsid w:val="006435F2"/>
    <w:rsid w:val="0064473D"/>
    <w:rsid w:val="00644884"/>
    <w:rsid w:val="00645B08"/>
    <w:rsid w:val="0064632C"/>
    <w:rsid w:val="00646B08"/>
    <w:rsid w:val="00646D97"/>
    <w:rsid w:val="006473FC"/>
    <w:rsid w:val="00647EDE"/>
    <w:rsid w:val="006515A5"/>
    <w:rsid w:val="006516CE"/>
    <w:rsid w:val="00651CA6"/>
    <w:rsid w:val="00651DDF"/>
    <w:rsid w:val="00651E1E"/>
    <w:rsid w:val="00652C98"/>
    <w:rsid w:val="00653379"/>
    <w:rsid w:val="006533D0"/>
    <w:rsid w:val="00653492"/>
    <w:rsid w:val="00654E90"/>
    <w:rsid w:val="00655E75"/>
    <w:rsid w:val="0065637E"/>
    <w:rsid w:val="0065652B"/>
    <w:rsid w:val="00656886"/>
    <w:rsid w:val="006569FC"/>
    <w:rsid w:val="0065709A"/>
    <w:rsid w:val="0065712A"/>
    <w:rsid w:val="006575CF"/>
    <w:rsid w:val="00657674"/>
    <w:rsid w:val="006608A4"/>
    <w:rsid w:val="00660D40"/>
    <w:rsid w:val="006622E2"/>
    <w:rsid w:val="00663101"/>
    <w:rsid w:val="00663228"/>
    <w:rsid w:val="00663F42"/>
    <w:rsid w:val="00663FCD"/>
    <w:rsid w:val="00664BC6"/>
    <w:rsid w:val="00665F16"/>
    <w:rsid w:val="0066689C"/>
    <w:rsid w:val="00666A3C"/>
    <w:rsid w:val="00666AD5"/>
    <w:rsid w:val="00667214"/>
    <w:rsid w:val="00667666"/>
    <w:rsid w:val="00670141"/>
    <w:rsid w:val="00670465"/>
    <w:rsid w:val="00670897"/>
    <w:rsid w:val="006708AB"/>
    <w:rsid w:val="00670E9D"/>
    <w:rsid w:val="00671097"/>
    <w:rsid w:val="006710E7"/>
    <w:rsid w:val="00671663"/>
    <w:rsid w:val="00671BBE"/>
    <w:rsid w:val="00671C32"/>
    <w:rsid w:val="00671EC1"/>
    <w:rsid w:val="00671EE2"/>
    <w:rsid w:val="00671F2D"/>
    <w:rsid w:val="00671FB8"/>
    <w:rsid w:val="0067358A"/>
    <w:rsid w:val="00673A28"/>
    <w:rsid w:val="00673EEF"/>
    <w:rsid w:val="0067430C"/>
    <w:rsid w:val="00674631"/>
    <w:rsid w:val="006749F4"/>
    <w:rsid w:val="00675B20"/>
    <w:rsid w:val="006768C0"/>
    <w:rsid w:val="0068018A"/>
    <w:rsid w:val="006823DA"/>
    <w:rsid w:val="00682A8A"/>
    <w:rsid w:val="00683F11"/>
    <w:rsid w:val="0068474D"/>
    <w:rsid w:val="00684830"/>
    <w:rsid w:val="00684EAF"/>
    <w:rsid w:val="00685428"/>
    <w:rsid w:val="00685DA9"/>
    <w:rsid w:val="00687362"/>
    <w:rsid w:val="006878DC"/>
    <w:rsid w:val="006879E1"/>
    <w:rsid w:val="00692A90"/>
    <w:rsid w:val="00692D4E"/>
    <w:rsid w:val="00692E69"/>
    <w:rsid w:val="00692E70"/>
    <w:rsid w:val="006931B8"/>
    <w:rsid w:val="006937DD"/>
    <w:rsid w:val="00693C42"/>
    <w:rsid w:val="00694317"/>
    <w:rsid w:val="006943C8"/>
    <w:rsid w:val="00694A0E"/>
    <w:rsid w:val="00694E77"/>
    <w:rsid w:val="0069518C"/>
    <w:rsid w:val="0069523C"/>
    <w:rsid w:val="00695BC2"/>
    <w:rsid w:val="00696BC9"/>
    <w:rsid w:val="00696E6E"/>
    <w:rsid w:val="006A00C6"/>
    <w:rsid w:val="006A1F2A"/>
    <w:rsid w:val="006A26AC"/>
    <w:rsid w:val="006A35F4"/>
    <w:rsid w:val="006A3828"/>
    <w:rsid w:val="006A3C7F"/>
    <w:rsid w:val="006A429C"/>
    <w:rsid w:val="006A512C"/>
    <w:rsid w:val="006A694B"/>
    <w:rsid w:val="006A6973"/>
    <w:rsid w:val="006A7720"/>
    <w:rsid w:val="006A7881"/>
    <w:rsid w:val="006B02E6"/>
    <w:rsid w:val="006B0B10"/>
    <w:rsid w:val="006B1F80"/>
    <w:rsid w:val="006B2E39"/>
    <w:rsid w:val="006B3617"/>
    <w:rsid w:val="006B40A7"/>
    <w:rsid w:val="006B4F15"/>
    <w:rsid w:val="006B549A"/>
    <w:rsid w:val="006B64CD"/>
    <w:rsid w:val="006B64F1"/>
    <w:rsid w:val="006B6AFE"/>
    <w:rsid w:val="006B7B28"/>
    <w:rsid w:val="006B7D82"/>
    <w:rsid w:val="006C04A0"/>
    <w:rsid w:val="006C07FE"/>
    <w:rsid w:val="006C1E0E"/>
    <w:rsid w:val="006C24EC"/>
    <w:rsid w:val="006C3396"/>
    <w:rsid w:val="006C3633"/>
    <w:rsid w:val="006C3C75"/>
    <w:rsid w:val="006C4296"/>
    <w:rsid w:val="006C44C7"/>
    <w:rsid w:val="006C5C20"/>
    <w:rsid w:val="006C7183"/>
    <w:rsid w:val="006D0184"/>
    <w:rsid w:val="006D0E92"/>
    <w:rsid w:val="006D0F83"/>
    <w:rsid w:val="006D15AA"/>
    <w:rsid w:val="006D319F"/>
    <w:rsid w:val="006D3886"/>
    <w:rsid w:val="006D395C"/>
    <w:rsid w:val="006D412F"/>
    <w:rsid w:val="006D44FD"/>
    <w:rsid w:val="006D4F8A"/>
    <w:rsid w:val="006D5F09"/>
    <w:rsid w:val="006D5F7F"/>
    <w:rsid w:val="006D6324"/>
    <w:rsid w:val="006D65C4"/>
    <w:rsid w:val="006D691E"/>
    <w:rsid w:val="006D7B03"/>
    <w:rsid w:val="006E115E"/>
    <w:rsid w:val="006E1DA1"/>
    <w:rsid w:val="006E42A1"/>
    <w:rsid w:val="006E5093"/>
    <w:rsid w:val="006E6B51"/>
    <w:rsid w:val="006E7FCF"/>
    <w:rsid w:val="006F0338"/>
    <w:rsid w:val="006F0416"/>
    <w:rsid w:val="006F153A"/>
    <w:rsid w:val="006F1E26"/>
    <w:rsid w:val="006F1E51"/>
    <w:rsid w:val="006F218F"/>
    <w:rsid w:val="006F38FB"/>
    <w:rsid w:val="006F41C0"/>
    <w:rsid w:val="006F4540"/>
    <w:rsid w:val="006F467F"/>
    <w:rsid w:val="006F6FBC"/>
    <w:rsid w:val="006F739B"/>
    <w:rsid w:val="007015B4"/>
    <w:rsid w:val="00703739"/>
    <w:rsid w:val="00705DDA"/>
    <w:rsid w:val="007069A6"/>
    <w:rsid w:val="00706A5A"/>
    <w:rsid w:val="00710AD7"/>
    <w:rsid w:val="00712BE2"/>
    <w:rsid w:val="00712F0E"/>
    <w:rsid w:val="00713831"/>
    <w:rsid w:val="007138BF"/>
    <w:rsid w:val="00713B9D"/>
    <w:rsid w:val="00713C02"/>
    <w:rsid w:val="00715EAF"/>
    <w:rsid w:val="007169EC"/>
    <w:rsid w:val="0071725E"/>
    <w:rsid w:val="0071786D"/>
    <w:rsid w:val="00717A87"/>
    <w:rsid w:val="00717CA2"/>
    <w:rsid w:val="00720753"/>
    <w:rsid w:val="00720BF5"/>
    <w:rsid w:val="00721177"/>
    <w:rsid w:val="00723C18"/>
    <w:rsid w:val="00724755"/>
    <w:rsid w:val="00724A88"/>
    <w:rsid w:val="007258C2"/>
    <w:rsid w:val="00725EB0"/>
    <w:rsid w:val="007277C8"/>
    <w:rsid w:val="00727894"/>
    <w:rsid w:val="00730A01"/>
    <w:rsid w:val="00730E59"/>
    <w:rsid w:val="0073111E"/>
    <w:rsid w:val="00731873"/>
    <w:rsid w:val="00732680"/>
    <w:rsid w:val="00733262"/>
    <w:rsid w:val="007333B4"/>
    <w:rsid w:val="00733B15"/>
    <w:rsid w:val="007341C0"/>
    <w:rsid w:val="0073432A"/>
    <w:rsid w:val="00735E5B"/>
    <w:rsid w:val="00736039"/>
    <w:rsid w:val="007365FA"/>
    <w:rsid w:val="007367AB"/>
    <w:rsid w:val="00737324"/>
    <w:rsid w:val="00741180"/>
    <w:rsid w:val="0074208C"/>
    <w:rsid w:val="007424DC"/>
    <w:rsid w:val="00742E33"/>
    <w:rsid w:val="00743252"/>
    <w:rsid w:val="0074513D"/>
    <w:rsid w:val="0074578C"/>
    <w:rsid w:val="00745801"/>
    <w:rsid w:val="007459C0"/>
    <w:rsid w:val="00745D4E"/>
    <w:rsid w:val="00747525"/>
    <w:rsid w:val="007477D2"/>
    <w:rsid w:val="00747BAB"/>
    <w:rsid w:val="00747E29"/>
    <w:rsid w:val="00750E2D"/>
    <w:rsid w:val="00751926"/>
    <w:rsid w:val="007522BF"/>
    <w:rsid w:val="0075430A"/>
    <w:rsid w:val="00756641"/>
    <w:rsid w:val="007601F4"/>
    <w:rsid w:val="0076087F"/>
    <w:rsid w:val="007608A2"/>
    <w:rsid w:val="007611C8"/>
    <w:rsid w:val="007614F0"/>
    <w:rsid w:val="00763ADE"/>
    <w:rsid w:val="007648FF"/>
    <w:rsid w:val="00765BC9"/>
    <w:rsid w:val="0076670A"/>
    <w:rsid w:val="007667DC"/>
    <w:rsid w:val="00767124"/>
    <w:rsid w:val="00767E06"/>
    <w:rsid w:val="007717FE"/>
    <w:rsid w:val="00771950"/>
    <w:rsid w:val="0077249C"/>
    <w:rsid w:val="00772E61"/>
    <w:rsid w:val="00773D2F"/>
    <w:rsid w:val="00773E49"/>
    <w:rsid w:val="00774AD7"/>
    <w:rsid w:val="00774FA0"/>
    <w:rsid w:val="00775BA4"/>
    <w:rsid w:val="007762EB"/>
    <w:rsid w:val="00776F15"/>
    <w:rsid w:val="00777D6D"/>
    <w:rsid w:val="00777DC7"/>
    <w:rsid w:val="00780D14"/>
    <w:rsid w:val="007817DC"/>
    <w:rsid w:val="00782262"/>
    <w:rsid w:val="00782787"/>
    <w:rsid w:val="0078383C"/>
    <w:rsid w:val="00783D39"/>
    <w:rsid w:val="0078561C"/>
    <w:rsid w:val="00785E47"/>
    <w:rsid w:val="0078735A"/>
    <w:rsid w:val="00787D04"/>
    <w:rsid w:val="00790343"/>
    <w:rsid w:val="00790D2D"/>
    <w:rsid w:val="00793605"/>
    <w:rsid w:val="0079364A"/>
    <w:rsid w:val="00795062"/>
    <w:rsid w:val="007953A5"/>
    <w:rsid w:val="00795B10"/>
    <w:rsid w:val="00796822"/>
    <w:rsid w:val="00796D25"/>
    <w:rsid w:val="0079779C"/>
    <w:rsid w:val="007A0A9F"/>
    <w:rsid w:val="007A1D0B"/>
    <w:rsid w:val="007A1DAD"/>
    <w:rsid w:val="007A2087"/>
    <w:rsid w:val="007A2467"/>
    <w:rsid w:val="007A2B82"/>
    <w:rsid w:val="007A2CBD"/>
    <w:rsid w:val="007A4C8A"/>
    <w:rsid w:val="007A5BDA"/>
    <w:rsid w:val="007A7102"/>
    <w:rsid w:val="007B0183"/>
    <w:rsid w:val="007B1380"/>
    <w:rsid w:val="007B1909"/>
    <w:rsid w:val="007B1F04"/>
    <w:rsid w:val="007B213B"/>
    <w:rsid w:val="007B29E4"/>
    <w:rsid w:val="007B2B7E"/>
    <w:rsid w:val="007B5982"/>
    <w:rsid w:val="007B68E8"/>
    <w:rsid w:val="007B72A9"/>
    <w:rsid w:val="007B7C44"/>
    <w:rsid w:val="007C0A34"/>
    <w:rsid w:val="007C1021"/>
    <w:rsid w:val="007C1750"/>
    <w:rsid w:val="007C2A50"/>
    <w:rsid w:val="007C36C6"/>
    <w:rsid w:val="007C3DF0"/>
    <w:rsid w:val="007C4465"/>
    <w:rsid w:val="007C4E1A"/>
    <w:rsid w:val="007C50C9"/>
    <w:rsid w:val="007C59D9"/>
    <w:rsid w:val="007C5D35"/>
    <w:rsid w:val="007C6D72"/>
    <w:rsid w:val="007C6D81"/>
    <w:rsid w:val="007C6FDC"/>
    <w:rsid w:val="007D0327"/>
    <w:rsid w:val="007D0D3E"/>
    <w:rsid w:val="007D18FB"/>
    <w:rsid w:val="007D211A"/>
    <w:rsid w:val="007D229A"/>
    <w:rsid w:val="007D235B"/>
    <w:rsid w:val="007D3955"/>
    <w:rsid w:val="007D3EAB"/>
    <w:rsid w:val="007D58B3"/>
    <w:rsid w:val="007D5A7B"/>
    <w:rsid w:val="007D5F9A"/>
    <w:rsid w:val="007D735A"/>
    <w:rsid w:val="007E07A5"/>
    <w:rsid w:val="007E1A3E"/>
    <w:rsid w:val="007E28BF"/>
    <w:rsid w:val="007E317D"/>
    <w:rsid w:val="007E3738"/>
    <w:rsid w:val="007E37DF"/>
    <w:rsid w:val="007E7E40"/>
    <w:rsid w:val="007F01E1"/>
    <w:rsid w:val="007F0AED"/>
    <w:rsid w:val="007F0FF5"/>
    <w:rsid w:val="007F2180"/>
    <w:rsid w:val="007F24C5"/>
    <w:rsid w:val="007F3645"/>
    <w:rsid w:val="007F4EEA"/>
    <w:rsid w:val="007F5C97"/>
    <w:rsid w:val="007F6527"/>
    <w:rsid w:val="007F688C"/>
    <w:rsid w:val="007F7789"/>
    <w:rsid w:val="007F77DC"/>
    <w:rsid w:val="007F7FF1"/>
    <w:rsid w:val="00800C89"/>
    <w:rsid w:val="008030D9"/>
    <w:rsid w:val="0080349A"/>
    <w:rsid w:val="00804A02"/>
    <w:rsid w:val="00805CDE"/>
    <w:rsid w:val="0080635B"/>
    <w:rsid w:val="008074BA"/>
    <w:rsid w:val="0081015C"/>
    <w:rsid w:val="0081176F"/>
    <w:rsid w:val="00812292"/>
    <w:rsid w:val="0081259D"/>
    <w:rsid w:val="008127AB"/>
    <w:rsid w:val="00812B56"/>
    <w:rsid w:val="0081418D"/>
    <w:rsid w:val="00814287"/>
    <w:rsid w:val="0081459B"/>
    <w:rsid w:val="0082157A"/>
    <w:rsid w:val="00822BE9"/>
    <w:rsid w:val="00823684"/>
    <w:rsid w:val="00823885"/>
    <w:rsid w:val="00825400"/>
    <w:rsid w:val="00827A92"/>
    <w:rsid w:val="00831023"/>
    <w:rsid w:val="008328BA"/>
    <w:rsid w:val="00833A5F"/>
    <w:rsid w:val="00833D8B"/>
    <w:rsid w:val="0083427B"/>
    <w:rsid w:val="00835485"/>
    <w:rsid w:val="008369BB"/>
    <w:rsid w:val="00836A48"/>
    <w:rsid w:val="008419E8"/>
    <w:rsid w:val="00842ED6"/>
    <w:rsid w:val="0084307A"/>
    <w:rsid w:val="00844325"/>
    <w:rsid w:val="00844CDF"/>
    <w:rsid w:val="008458A0"/>
    <w:rsid w:val="00846400"/>
    <w:rsid w:val="008468A7"/>
    <w:rsid w:val="0085106A"/>
    <w:rsid w:val="00851165"/>
    <w:rsid w:val="00851B50"/>
    <w:rsid w:val="00851C60"/>
    <w:rsid w:val="00853212"/>
    <w:rsid w:val="00853272"/>
    <w:rsid w:val="008532F1"/>
    <w:rsid w:val="00854BCF"/>
    <w:rsid w:val="00854FA0"/>
    <w:rsid w:val="00857C99"/>
    <w:rsid w:val="0086051F"/>
    <w:rsid w:val="008610E8"/>
    <w:rsid w:val="00863CF4"/>
    <w:rsid w:val="00865D01"/>
    <w:rsid w:val="0087260F"/>
    <w:rsid w:val="0087370B"/>
    <w:rsid w:val="008745AB"/>
    <w:rsid w:val="00876FA3"/>
    <w:rsid w:val="00877C2E"/>
    <w:rsid w:val="00877E3D"/>
    <w:rsid w:val="00882EDA"/>
    <w:rsid w:val="00883729"/>
    <w:rsid w:val="00883D6D"/>
    <w:rsid w:val="00885679"/>
    <w:rsid w:val="008859B6"/>
    <w:rsid w:val="00886008"/>
    <w:rsid w:val="008868B0"/>
    <w:rsid w:val="00886A82"/>
    <w:rsid w:val="0089120D"/>
    <w:rsid w:val="0089223F"/>
    <w:rsid w:val="00893022"/>
    <w:rsid w:val="008932D3"/>
    <w:rsid w:val="00893C64"/>
    <w:rsid w:val="00894828"/>
    <w:rsid w:val="008954BB"/>
    <w:rsid w:val="008958D4"/>
    <w:rsid w:val="00895A13"/>
    <w:rsid w:val="00896102"/>
    <w:rsid w:val="00896737"/>
    <w:rsid w:val="00896CD9"/>
    <w:rsid w:val="00896D22"/>
    <w:rsid w:val="00897020"/>
    <w:rsid w:val="008A23A8"/>
    <w:rsid w:val="008A23F4"/>
    <w:rsid w:val="008A2836"/>
    <w:rsid w:val="008A2898"/>
    <w:rsid w:val="008A2B65"/>
    <w:rsid w:val="008A3D3C"/>
    <w:rsid w:val="008A3E64"/>
    <w:rsid w:val="008A5390"/>
    <w:rsid w:val="008A5A52"/>
    <w:rsid w:val="008A66D4"/>
    <w:rsid w:val="008A6AA4"/>
    <w:rsid w:val="008A718B"/>
    <w:rsid w:val="008B1827"/>
    <w:rsid w:val="008B1BAD"/>
    <w:rsid w:val="008B1C57"/>
    <w:rsid w:val="008B3964"/>
    <w:rsid w:val="008B4577"/>
    <w:rsid w:val="008B54A7"/>
    <w:rsid w:val="008B619A"/>
    <w:rsid w:val="008B6326"/>
    <w:rsid w:val="008B7DCC"/>
    <w:rsid w:val="008C0581"/>
    <w:rsid w:val="008C0E02"/>
    <w:rsid w:val="008C0E64"/>
    <w:rsid w:val="008C1F5A"/>
    <w:rsid w:val="008C35B2"/>
    <w:rsid w:val="008C38D8"/>
    <w:rsid w:val="008C4B38"/>
    <w:rsid w:val="008C6125"/>
    <w:rsid w:val="008C645F"/>
    <w:rsid w:val="008C64E9"/>
    <w:rsid w:val="008C71D1"/>
    <w:rsid w:val="008C7212"/>
    <w:rsid w:val="008D01E5"/>
    <w:rsid w:val="008D01E7"/>
    <w:rsid w:val="008D4371"/>
    <w:rsid w:val="008D43E9"/>
    <w:rsid w:val="008D52F3"/>
    <w:rsid w:val="008D6E5E"/>
    <w:rsid w:val="008D706F"/>
    <w:rsid w:val="008D70CB"/>
    <w:rsid w:val="008D766B"/>
    <w:rsid w:val="008D7E80"/>
    <w:rsid w:val="008E0089"/>
    <w:rsid w:val="008E1134"/>
    <w:rsid w:val="008E18E3"/>
    <w:rsid w:val="008E21CC"/>
    <w:rsid w:val="008E3185"/>
    <w:rsid w:val="008E3E9A"/>
    <w:rsid w:val="008E5052"/>
    <w:rsid w:val="008E5588"/>
    <w:rsid w:val="008E63E7"/>
    <w:rsid w:val="008F007A"/>
    <w:rsid w:val="008F19F4"/>
    <w:rsid w:val="008F1FA0"/>
    <w:rsid w:val="008F252C"/>
    <w:rsid w:val="008F3598"/>
    <w:rsid w:val="008F50A0"/>
    <w:rsid w:val="008F6081"/>
    <w:rsid w:val="008F73B7"/>
    <w:rsid w:val="00900736"/>
    <w:rsid w:val="00901532"/>
    <w:rsid w:val="00902E09"/>
    <w:rsid w:val="00904CB0"/>
    <w:rsid w:val="009054CB"/>
    <w:rsid w:val="009055C2"/>
    <w:rsid w:val="009064C3"/>
    <w:rsid w:val="0091020B"/>
    <w:rsid w:val="00911BDE"/>
    <w:rsid w:val="00911EBC"/>
    <w:rsid w:val="00912347"/>
    <w:rsid w:val="00912468"/>
    <w:rsid w:val="009128B9"/>
    <w:rsid w:val="00913FB1"/>
    <w:rsid w:val="009141B7"/>
    <w:rsid w:val="00914EAA"/>
    <w:rsid w:val="00915E01"/>
    <w:rsid w:val="00915F83"/>
    <w:rsid w:val="00916E00"/>
    <w:rsid w:val="009178EE"/>
    <w:rsid w:val="00921B0B"/>
    <w:rsid w:val="00925020"/>
    <w:rsid w:val="00925053"/>
    <w:rsid w:val="009253CF"/>
    <w:rsid w:val="0092558A"/>
    <w:rsid w:val="009257A1"/>
    <w:rsid w:val="00925F4A"/>
    <w:rsid w:val="009267A0"/>
    <w:rsid w:val="00926D6E"/>
    <w:rsid w:val="00930376"/>
    <w:rsid w:val="00931623"/>
    <w:rsid w:val="0093280B"/>
    <w:rsid w:val="00932D12"/>
    <w:rsid w:val="009337BA"/>
    <w:rsid w:val="00935EAF"/>
    <w:rsid w:val="00936BB9"/>
    <w:rsid w:val="00936DE8"/>
    <w:rsid w:val="009372F8"/>
    <w:rsid w:val="00937E34"/>
    <w:rsid w:val="00941FC5"/>
    <w:rsid w:val="0094253A"/>
    <w:rsid w:val="009427B3"/>
    <w:rsid w:val="0094352B"/>
    <w:rsid w:val="00944C8F"/>
    <w:rsid w:val="00953849"/>
    <w:rsid w:val="00953C70"/>
    <w:rsid w:val="00953CFD"/>
    <w:rsid w:val="0095458F"/>
    <w:rsid w:val="009555D4"/>
    <w:rsid w:val="00955B90"/>
    <w:rsid w:val="00955D6F"/>
    <w:rsid w:val="00956D49"/>
    <w:rsid w:val="00957841"/>
    <w:rsid w:val="00957A1B"/>
    <w:rsid w:val="00960EE3"/>
    <w:rsid w:val="00961184"/>
    <w:rsid w:val="00961BEA"/>
    <w:rsid w:val="00962924"/>
    <w:rsid w:val="00962E0A"/>
    <w:rsid w:val="0096339B"/>
    <w:rsid w:val="0096410F"/>
    <w:rsid w:val="00964581"/>
    <w:rsid w:val="00965156"/>
    <w:rsid w:val="009651CE"/>
    <w:rsid w:val="00965832"/>
    <w:rsid w:val="00966573"/>
    <w:rsid w:val="00967658"/>
    <w:rsid w:val="0096780E"/>
    <w:rsid w:val="009700B7"/>
    <w:rsid w:val="00970CE8"/>
    <w:rsid w:val="00972338"/>
    <w:rsid w:val="00973B6A"/>
    <w:rsid w:val="00973CC5"/>
    <w:rsid w:val="00974306"/>
    <w:rsid w:val="00974EC8"/>
    <w:rsid w:val="00974EDD"/>
    <w:rsid w:val="009752EE"/>
    <w:rsid w:val="00975E6A"/>
    <w:rsid w:val="00976C0B"/>
    <w:rsid w:val="00977414"/>
    <w:rsid w:val="00980F11"/>
    <w:rsid w:val="00981677"/>
    <w:rsid w:val="009825B8"/>
    <w:rsid w:val="00985F07"/>
    <w:rsid w:val="00987C65"/>
    <w:rsid w:val="009902D0"/>
    <w:rsid w:val="00992481"/>
    <w:rsid w:val="00992A8C"/>
    <w:rsid w:val="00993A30"/>
    <w:rsid w:val="009941F3"/>
    <w:rsid w:val="009948C0"/>
    <w:rsid w:val="00994D70"/>
    <w:rsid w:val="00995AA2"/>
    <w:rsid w:val="00995CC2"/>
    <w:rsid w:val="00996270"/>
    <w:rsid w:val="00996345"/>
    <w:rsid w:val="009971F6"/>
    <w:rsid w:val="009974B3"/>
    <w:rsid w:val="009A21C3"/>
    <w:rsid w:val="009A2943"/>
    <w:rsid w:val="009A2F66"/>
    <w:rsid w:val="009A3D31"/>
    <w:rsid w:val="009A4F28"/>
    <w:rsid w:val="009A60EA"/>
    <w:rsid w:val="009A6803"/>
    <w:rsid w:val="009A7282"/>
    <w:rsid w:val="009A7F9C"/>
    <w:rsid w:val="009B1D82"/>
    <w:rsid w:val="009B2938"/>
    <w:rsid w:val="009B33F9"/>
    <w:rsid w:val="009B3494"/>
    <w:rsid w:val="009B3597"/>
    <w:rsid w:val="009B3853"/>
    <w:rsid w:val="009B4438"/>
    <w:rsid w:val="009B4A9D"/>
    <w:rsid w:val="009B52C4"/>
    <w:rsid w:val="009B52E7"/>
    <w:rsid w:val="009B5B89"/>
    <w:rsid w:val="009B5C35"/>
    <w:rsid w:val="009B6862"/>
    <w:rsid w:val="009B741A"/>
    <w:rsid w:val="009C0623"/>
    <w:rsid w:val="009C0808"/>
    <w:rsid w:val="009C08D3"/>
    <w:rsid w:val="009C0E58"/>
    <w:rsid w:val="009C22AB"/>
    <w:rsid w:val="009C2C7B"/>
    <w:rsid w:val="009C3D48"/>
    <w:rsid w:val="009C4FAC"/>
    <w:rsid w:val="009C50A6"/>
    <w:rsid w:val="009C5869"/>
    <w:rsid w:val="009C5F26"/>
    <w:rsid w:val="009C678A"/>
    <w:rsid w:val="009D1591"/>
    <w:rsid w:val="009D1951"/>
    <w:rsid w:val="009D30E2"/>
    <w:rsid w:val="009D483D"/>
    <w:rsid w:val="009D4B05"/>
    <w:rsid w:val="009D7CEB"/>
    <w:rsid w:val="009E04A2"/>
    <w:rsid w:val="009E0B07"/>
    <w:rsid w:val="009E27A4"/>
    <w:rsid w:val="009E47FC"/>
    <w:rsid w:val="009E5911"/>
    <w:rsid w:val="009E5A39"/>
    <w:rsid w:val="009E6635"/>
    <w:rsid w:val="009E6D08"/>
    <w:rsid w:val="009E76C3"/>
    <w:rsid w:val="009E7BBC"/>
    <w:rsid w:val="009F26D7"/>
    <w:rsid w:val="009F2740"/>
    <w:rsid w:val="009F2E7B"/>
    <w:rsid w:val="009F348E"/>
    <w:rsid w:val="009F3A61"/>
    <w:rsid w:val="009F4B1D"/>
    <w:rsid w:val="009F4BE9"/>
    <w:rsid w:val="009F4EC2"/>
    <w:rsid w:val="009F4F10"/>
    <w:rsid w:val="009F5E45"/>
    <w:rsid w:val="009F5FDE"/>
    <w:rsid w:val="009F62CE"/>
    <w:rsid w:val="009F6521"/>
    <w:rsid w:val="009F6BCC"/>
    <w:rsid w:val="009F71F0"/>
    <w:rsid w:val="009F7C10"/>
    <w:rsid w:val="00A00E40"/>
    <w:rsid w:val="00A01227"/>
    <w:rsid w:val="00A02321"/>
    <w:rsid w:val="00A02417"/>
    <w:rsid w:val="00A024AE"/>
    <w:rsid w:val="00A02A0B"/>
    <w:rsid w:val="00A03393"/>
    <w:rsid w:val="00A0417C"/>
    <w:rsid w:val="00A045C5"/>
    <w:rsid w:val="00A052F9"/>
    <w:rsid w:val="00A06B8B"/>
    <w:rsid w:val="00A06C8C"/>
    <w:rsid w:val="00A071B8"/>
    <w:rsid w:val="00A10BED"/>
    <w:rsid w:val="00A11DB5"/>
    <w:rsid w:val="00A11E13"/>
    <w:rsid w:val="00A12B36"/>
    <w:rsid w:val="00A143AE"/>
    <w:rsid w:val="00A1488E"/>
    <w:rsid w:val="00A14A83"/>
    <w:rsid w:val="00A14C30"/>
    <w:rsid w:val="00A15485"/>
    <w:rsid w:val="00A1561D"/>
    <w:rsid w:val="00A15A5C"/>
    <w:rsid w:val="00A17652"/>
    <w:rsid w:val="00A17D14"/>
    <w:rsid w:val="00A21C47"/>
    <w:rsid w:val="00A2244F"/>
    <w:rsid w:val="00A227B7"/>
    <w:rsid w:val="00A2359E"/>
    <w:rsid w:val="00A23E2F"/>
    <w:rsid w:val="00A2468A"/>
    <w:rsid w:val="00A24A83"/>
    <w:rsid w:val="00A24C31"/>
    <w:rsid w:val="00A25D39"/>
    <w:rsid w:val="00A26004"/>
    <w:rsid w:val="00A266AF"/>
    <w:rsid w:val="00A26DD0"/>
    <w:rsid w:val="00A2762E"/>
    <w:rsid w:val="00A312F4"/>
    <w:rsid w:val="00A31A31"/>
    <w:rsid w:val="00A33297"/>
    <w:rsid w:val="00A33842"/>
    <w:rsid w:val="00A338DA"/>
    <w:rsid w:val="00A33DB8"/>
    <w:rsid w:val="00A33E4F"/>
    <w:rsid w:val="00A34B9A"/>
    <w:rsid w:val="00A36D65"/>
    <w:rsid w:val="00A3703E"/>
    <w:rsid w:val="00A378B5"/>
    <w:rsid w:val="00A37A44"/>
    <w:rsid w:val="00A37AEB"/>
    <w:rsid w:val="00A37B5E"/>
    <w:rsid w:val="00A4064D"/>
    <w:rsid w:val="00A40C7D"/>
    <w:rsid w:val="00A40D4F"/>
    <w:rsid w:val="00A416D1"/>
    <w:rsid w:val="00A41706"/>
    <w:rsid w:val="00A44606"/>
    <w:rsid w:val="00A45221"/>
    <w:rsid w:val="00A45503"/>
    <w:rsid w:val="00A455BA"/>
    <w:rsid w:val="00A458A4"/>
    <w:rsid w:val="00A45B06"/>
    <w:rsid w:val="00A500E5"/>
    <w:rsid w:val="00A50222"/>
    <w:rsid w:val="00A50808"/>
    <w:rsid w:val="00A511DD"/>
    <w:rsid w:val="00A5150A"/>
    <w:rsid w:val="00A51D80"/>
    <w:rsid w:val="00A51E2B"/>
    <w:rsid w:val="00A51F2A"/>
    <w:rsid w:val="00A52064"/>
    <w:rsid w:val="00A52276"/>
    <w:rsid w:val="00A52654"/>
    <w:rsid w:val="00A52956"/>
    <w:rsid w:val="00A52A94"/>
    <w:rsid w:val="00A56B8B"/>
    <w:rsid w:val="00A56C40"/>
    <w:rsid w:val="00A603DF"/>
    <w:rsid w:val="00A62474"/>
    <w:rsid w:val="00A643F3"/>
    <w:rsid w:val="00A648FE"/>
    <w:rsid w:val="00A64A41"/>
    <w:rsid w:val="00A663D7"/>
    <w:rsid w:val="00A665AD"/>
    <w:rsid w:val="00A66CB3"/>
    <w:rsid w:val="00A67937"/>
    <w:rsid w:val="00A67B6A"/>
    <w:rsid w:val="00A702A5"/>
    <w:rsid w:val="00A712E5"/>
    <w:rsid w:val="00A714C6"/>
    <w:rsid w:val="00A718D5"/>
    <w:rsid w:val="00A7221D"/>
    <w:rsid w:val="00A72641"/>
    <w:rsid w:val="00A726D2"/>
    <w:rsid w:val="00A7378A"/>
    <w:rsid w:val="00A75046"/>
    <w:rsid w:val="00A7574F"/>
    <w:rsid w:val="00A75DDD"/>
    <w:rsid w:val="00A75FE1"/>
    <w:rsid w:val="00A76867"/>
    <w:rsid w:val="00A8161E"/>
    <w:rsid w:val="00A81F8D"/>
    <w:rsid w:val="00A8259E"/>
    <w:rsid w:val="00A829DF"/>
    <w:rsid w:val="00A83905"/>
    <w:rsid w:val="00A84A2D"/>
    <w:rsid w:val="00A858CA"/>
    <w:rsid w:val="00A85FCD"/>
    <w:rsid w:val="00A8663F"/>
    <w:rsid w:val="00A87BD0"/>
    <w:rsid w:val="00A902E9"/>
    <w:rsid w:val="00A90B01"/>
    <w:rsid w:val="00A90E52"/>
    <w:rsid w:val="00A91414"/>
    <w:rsid w:val="00A92B4E"/>
    <w:rsid w:val="00A92C18"/>
    <w:rsid w:val="00A9431D"/>
    <w:rsid w:val="00A94FC2"/>
    <w:rsid w:val="00A95CAE"/>
    <w:rsid w:val="00A96957"/>
    <w:rsid w:val="00A96CB6"/>
    <w:rsid w:val="00A96E02"/>
    <w:rsid w:val="00A975B1"/>
    <w:rsid w:val="00AA096E"/>
    <w:rsid w:val="00AA17E5"/>
    <w:rsid w:val="00AA1BA3"/>
    <w:rsid w:val="00AA1C9D"/>
    <w:rsid w:val="00AA36E4"/>
    <w:rsid w:val="00AA37BC"/>
    <w:rsid w:val="00AA4761"/>
    <w:rsid w:val="00AA4EDD"/>
    <w:rsid w:val="00AA4FA7"/>
    <w:rsid w:val="00AA5737"/>
    <w:rsid w:val="00AA5796"/>
    <w:rsid w:val="00AA73A8"/>
    <w:rsid w:val="00AA7B90"/>
    <w:rsid w:val="00AB06B6"/>
    <w:rsid w:val="00AB21A6"/>
    <w:rsid w:val="00AB3019"/>
    <w:rsid w:val="00AB41AE"/>
    <w:rsid w:val="00AB5A16"/>
    <w:rsid w:val="00AB67E1"/>
    <w:rsid w:val="00AB7759"/>
    <w:rsid w:val="00AC2BE9"/>
    <w:rsid w:val="00AC2D34"/>
    <w:rsid w:val="00AC3841"/>
    <w:rsid w:val="00AC3B27"/>
    <w:rsid w:val="00AC43B4"/>
    <w:rsid w:val="00AC46C9"/>
    <w:rsid w:val="00AC51C0"/>
    <w:rsid w:val="00AC70F6"/>
    <w:rsid w:val="00AC72C8"/>
    <w:rsid w:val="00AD0540"/>
    <w:rsid w:val="00AD25F4"/>
    <w:rsid w:val="00AD3257"/>
    <w:rsid w:val="00AD4E95"/>
    <w:rsid w:val="00AD5B8B"/>
    <w:rsid w:val="00AD7723"/>
    <w:rsid w:val="00AE1455"/>
    <w:rsid w:val="00AE165C"/>
    <w:rsid w:val="00AE1EB8"/>
    <w:rsid w:val="00AE3376"/>
    <w:rsid w:val="00AE3522"/>
    <w:rsid w:val="00AE3D11"/>
    <w:rsid w:val="00AE43EB"/>
    <w:rsid w:val="00AE46CA"/>
    <w:rsid w:val="00AE5220"/>
    <w:rsid w:val="00AE5467"/>
    <w:rsid w:val="00AE6470"/>
    <w:rsid w:val="00AE6DF2"/>
    <w:rsid w:val="00AE7BE4"/>
    <w:rsid w:val="00AF1198"/>
    <w:rsid w:val="00AF1F94"/>
    <w:rsid w:val="00AF24F9"/>
    <w:rsid w:val="00AF33CF"/>
    <w:rsid w:val="00AF3885"/>
    <w:rsid w:val="00AF3BA9"/>
    <w:rsid w:val="00AF465F"/>
    <w:rsid w:val="00AF597C"/>
    <w:rsid w:val="00AF5E93"/>
    <w:rsid w:val="00AF6981"/>
    <w:rsid w:val="00B006F8"/>
    <w:rsid w:val="00B021A7"/>
    <w:rsid w:val="00B02795"/>
    <w:rsid w:val="00B03119"/>
    <w:rsid w:val="00B038FB"/>
    <w:rsid w:val="00B03AB6"/>
    <w:rsid w:val="00B03DC0"/>
    <w:rsid w:val="00B04B3B"/>
    <w:rsid w:val="00B05174"/>
    <w:rsid w:val="00B06077"/>
    <w:rsid w:val="00B0622A"/>
    <w:rsid w:val="00B067A3"/>
    <w:rsid w:val="00B06BCE"/>
    <w:rsid w:val="00B0728E"/>
    <w:rsid w:val="00B07472"/>
    <w:rsid w:val="00B079B8"/>
    <w:rsid w:val="00B10CD9"/>
    <w:rsid w:val="00B134DD"/>
    <w:rsid w:val="00B13CB8"/>
    <w:rsid w:val="00B14620"/>
    <w:rsid w:val="00B14A19"/>
    <w:rsid w:val="00B15266"/>
    <w:rsid w:val="00B15294"/>
    <w:rsid w:val="00B158E0"/>
    <w:rsid w:val="00B16C61"/>
    <w:rsid w:val="00B170A4"/>
    <w:rsid w:val="00B1764A"/>
    <w:rsid w:val="00B17880"/>
    <w:rsid w:val="00B17B4D"/>
    <w:rsid w:val="00B17C26"/>
    <w:rsid w:val="00B20644"/>
    <w:rsid w:val="00B20E1D"/>
    <w:rsid w:val="00B22FE1"/>
    <w:rsid w:val="00B23E79"/>
    <w:rsid w:val="00B24DBE"/>
    <w:rsid w:val="00B24EF0"/>
    <w:rsid w:val="00B30183"/>
    <w:rsid w:val="00B32057"/>
    <w:rsid w:val="00B32DFC"/>
    <w:rsid w:val="00B331C7"/>
    <w:rsid w:val="00B33B1C"/>
    <w:rsid w:val="00B33F92"/>
    <w:rsid w:val="00B345D0"/>
    <w:rsid w:val="00B35A00"/>
    <w:rsid w:val="00B35AD4"/>
    <w:rsid w:val="00B365D0"/>
    <w:rsid w:val="00B36673"/>
    <w:rsid w:val="00B36CFF"/>
    <w:rsid w:val="00B37EC1"/>
    <w:rsid w:val="00B40641"/>
    <w:rsid w:val="00B40D25"/>
    <w:rsid w:val="00B4105B"/>
    <w:rsid w:val="00B42321"/>
    <w:rsid w:val="00B42C1E"/>
    <w:rsid w:val="00B44828"/>
    <w:rsid w:val="00B4549C"/>
    <w:rsid w:val="00B46F76"/>
    <w:rsid w:val="00B50CF8"/>
    <w:rsid w:val="00B50E51"/>
    <w:rsid w:val="00B5119F"/>
    <w:rsid w:val="00B51C17"/>
    <w:rsid w:val="00B52236"/>
    <w:rsid w:val="00B53083"/>
    <w:rsid w:val="00B534DA"/>
    <w:rsid w:val="00B5492D"/>
    <w:rsid w:val="00B549E9"/>
    <w:rsid w:val="00B55051"/>
    <w:rsid w:val="00B56B58"/>
    <w:rsid w:val="00B57D6D"/>
    <w:rsid w:val="00B602F3"/>
    <w:rsid w:val="00B60C01"/>
    <w:rsid w:val="00B61702"/>
    <w:rsid w:val="00B61C06"/>
    <w:rsid w:val="00B637F7"/>
    <w:rsid w:val="00B64E6B"/>
    <w:rsid w:val="00B65493"/>
    <w:rsid w:val="00B65582"/>
    <w:rsid w:val="00B65767"/>
    <w:rsid w:val="00B65C80"/>
    <w:rsid w:val="00B66206"/>
    <w:rsid w:val="00B674DF"/>
    <w:rsid w:val="00B67F3B"/>
    <w:rsid w:val="00B701A1"/>
    <w:rsid w:val="00B7035B"/>
    <w:rsid w:val="00B70CF5"/>
    <w:rsid w:val="00B72260"/>
    <w:rsid w:val="00B725B9"/>
    <w:rsid w:val="00B725F5"/>
    <w:rsid w:val="00B7368F"/>
    <w:rsid w:val="00B7489A"/>
    <w:rsid w:val="00B74E4B"/>
    <w:rsid w:val="00B760A8"/>
    <w:rsid w:val="00B76AF7"/>
    <w:rsid w:val="00B8016E"/>
    <w:rsid w:val="00B82160"/>
    <w:rsid w:val="00B8352B"/>
    <w:rsid w:val="00B84AB6"/>
    <w:rsid w:val="00B858BF"/>
    <w:rsid w:val="00B85E63"/>
    <w:rsid w:val="00B86D23"/>
    <w:rsid w:val="00B8750D"/>
    <w:rsid w:val="00B87D20"/>
    <w:rsid w:val="00B92134"/>
    <w:rsid w:val="00B9324B"/>
    <w:rsid w:val="00B93D7B"/>
    <w:rsid w:val="00B93F78"/>
    <w:rsid w:val="00B96147"/>
    <w:rsid w:val="00B961B4"/>
    <w:rsid w:val="00B96B01"/>
    <w:rsid w:val="00B976DB"/>
    <w:rsid w:val="00BA0A71"/>
    <w:rsid w:val="00BA0D96"/>
    <w:rsid w:val="00BA342E"/>
    <w:rsid w:val="00BA3595"/>
    <w:rsid w:val="00BA3DBB"/>
    <w:rsid w:val="00BA5B50"/>
    <w:rsid w:val="00BB081A"/>
    <w:rsid w:val="00BB0AF1"/>
    <w:rsid w:val="00BB117A"/>
    <w:rsid w:val="00BB2400"/>
    <w:rsid w:val="00BB27A3"/>
    <w:rsid w:val="00BB48B2"/>
    <w:rsid w:val="00BB56FE"/>
    <w:rsid w:val="00BB5857"/>
    <w:rsid w:val="00BB616A"/>
    <w:rsid w:val="00BB64C5"/>
    <w:rsid w:val="00BB677C"/>
    <w:rsid w:val="00BB69DB"/>
    <w:rsid w:val="00BB75A1"/>
    <w:rsid w:val="00BB7D0F"/>
    <w:rsid w:val="00BB7F76"/>
    <w:rsid w:val="00BC023E"/>
    <w:rsid w:val="00BC1091"/>
    <w:rsid w:val="00BC40FF"/>
    <w:rsid w:val="00BC4989"/>
    <w:rsid w:val="00BC5A63"/>
    <w:rsid w:val="00BC5CA3"/>
    <w:rsid w:val="00BC5D6A"/>
    <w:rsid w:val="00BD073B"/>
    <w:rsid w:val="00BD104C"/>
    <w:rsid w:val="00BD1148"/>
    <w:rsid w:val="00BD1195"/>
    <w:rsid w:val="00BD4EE0"/>
    <w:rsid w:val="00BD5FCD"/>
    <w:rsid w:val="00BD6A2A"/>
    <w:rsid w:val="00BD6B86"/>
    <w:rsid w:val="00BE06E6"/>
    <w:rsid w:val="00BE08DA"/>
    <w:rsid w:val="00BE1023"/>
    <w:rsid w:val="00BE1828"/>
    <w:rsid w:val="00BE1C61"/>
    <w:rsid w:val="00BE2FE1"/>
    <w:rsid w:val="00BE36AD"/>
    <w:rsid w:val="00BE40B8"/>
    <w:rsid w:val="00BE433D"/>
    <w:rsid w:val="00BE44F2"/>
    <w:rsid w:val="00BE599A"/>
    <w:rsid w:val="00BE5EA3"/>
    <w:rsid w:val="00BE5EAA"/>
    <w:rsid w:val="00BE6799"/>
    <w:rsid w:val="00BE7417"/>
    <w:rsid w:val="00BE761A"/>
    <w:rsid w:val="00BE78CE"/>
    <w:rsid w:val="00BE7FCD"/>
    <w:rsid w:val="00BF0CAA"/>
    <w:rsid w:val="00BF0D0C"/>
    <w:rsid w:val="00BF1A68"/>
    <w:rsid w:val="00BF3170"/>
    <w:rsid w:val="00BF36EB"/>
    <w:rsid w:val="00BF3701"/>
    <w:rsid w:val="00BF46E0"/>
    <w:rsid w:val="00BF4C58"/>
    <w:rsid w:val="00BF50EC"/>
    <w:rsid w:val="00BF563C"/>
    <w:rsid w:val="00C00FD4"/>
    <w:rsid w:val="00C02886"/>
    <w:rsid w:val="00C0365D"/>
    <w:rsid w:val="00C03F17"/>
    <w:rsid w:val="00C04695"/>
    <w:rsid w:val="00C04C92"/>
    <w:rsid w:val="00C06124"/>
    <w:rsid w:val="00C061EC"/>
    <w:rsid w:val="00C06F7A"/>
    <w:rsid w:val="00C07177"/>
    <w:rsid w:val="00C112D8"/>
    <w:rsid w:val="00C114B9"/>
    <w:rsid w:val="00C114E7"/>
    <w:rsid w:val="00C11727"/>
    <w:rsid w:val="00C12AC2"/>
    <w:rsid w:val="00C12CE5"/>
    <w:rsid w:val="00C1389C"/>
    <w:rsid w:val="00C13DD8"/>
    <w:rsid w:val="00C1461E"/>
    <w:rsid w:val="00C14DCA"/>
    <w:rsid w:val="00C1556E"/>
    <w:rsid w:val="00C155B8"/>
    <w:rsid w:val="00C155FB"/>
    <w:rsid w:val="00C15C32"/>
    <w:rsid w:val="00C166FF"/>
    <w:rsid w:val="00C170D5"/>
    <w:rsid w:val="00C1728D"/>
    <w:rsid w:val="00C2001F"/>
    <w:rsid w:val="00C2038A"/>
    <w:rsid w:val="00C219FF"/>
    <w:rsid w:val="00C22B53"/>
    <w:rsid w:val="00C23AE1"/>
    <w:rsid w:val="00C243FD"/>
    <w:rsid w:val="00C260A4"/>
    <w:rsid w:val="00C2746B"/>
    <w:rsid w:val="00C31CFC"/>
    <w:rsid w:val="00C32AA1"/>
    <w:rsid w:val="00C3351A"/>
    <w:rsid w:val="00C33AE3"/>
    <w:rsid w:val="00C341EB"/>
    <w:rsid w:val="00C3517D"/>
    <w:rsid w:val="00C351A8"/>
    <w:rsid w:val="00C358BA"/>
    <w:rsid w:val="00C36560"/>
    <w:rsid w:val="00C40805"/>
    <w:rsid w:val="00C417AA"/>
    <w:rsid w:val="00C4189E"/>
    <w:rsid w:val="00C420BF"/>
    <w:rsid w:val="00C42E04"/>
    <w:rsid w:val="00C44FC8"/>
    <w:rsid w:val="00C46F26"/>
    <w:rsid w:val="00C506A3"/>
    <w:rsid w:val="00C5187B"/>
    <w:rsid w:val="00C5255C"/>
    <w:rsid w:val="00C527F5"/>
    <w:rsid w:val="00C52BAF"/>
    <w:rsid w:val="00C52E6A"/>
    <w:rsid w:val="00C5368D"/>
    <w:rsid w:val="00C53B74"/>
    <w:rsid w:val="00C53DEF"/>
    <w:rsid w:val="00C54044"/>
    <w:rsid w:val="00C54EB5"/>
    <w:rsid w:val="00C55904"/>
    <w:rsid w:val="00C60624"/>
    <w:rsid w:val="00C611D5"/>
    <w:rsid w:val="00C61528"/>
    <w:rsid w:val="00C62C8B"/>
    <w:rsid w:val="00C62E81"/>
    <w:rsid w:val="00C633DC"/>
    <w:rsid w:val="00C634B2"/>
    <w:rsid w:val="00C64CE5"/>
    <w:rsid w:val="00C652B6"/>
    <w:rsid w:val="00C65E25"/>
    <w:rsid w:val="00C7084F"/>
    <w:rsid w:val="00C71498"/>
    <w:rsid w:val="00C715DD"/>
    <w:rsid w:val="00C716BB"/>
    <w:rsid w:val="00C71703"/>
    <w:rsid w:val="00C7181F"/>
    <w:rsid w:val="00C71DA2"/>
    <w:rsid w:val="00C739DF"/>
    <w:rsid w:val="00C74C26"/>
    <w:rsid w:val="00C758F1"/>
    <w:rsid w:val="00C76EA1"/>
    <w:rsid w:val="00C76F1A"/>
    <w:rsid w:val="00C77687"/>
    <w:rsid w:val="00C802A6"/>
    <w:rsid w:val="00C80E66"/>
    <w:rsid w:val="00C81353"/>
    <w:rsid w:val="00C81395"/>
    <w:rsid w:val="00C8263B"/>
    <w:rsid w:val="00C83511"/>
    <w:rsid w:val="00C835F8"/>
    <w:rsid w:val="00C838B6"/>
    <w:rsid w:val="00C847CE"/>
    <w:rsid w:val="00C84968"/>
    <w:rsid w:val="00C84F69"/>
    <w:rsid w:val="00C85E78"/>
    <w:rsid w:val="00C86971"/>
    <w:rsid w:val="00C900E6"/>
    <w:rsid w:val="00C91445"/>
    <w:rsid w:val="00C925FC"/>
    <w:rsid w:val="00C932DE"/>
    <w:rsid w:val="00C934F0"/>
    <w:rsid w:val="00C93E3E"/>
    <w:rsid w:val="00C946B6"/>
    <w:rsid w:val="00C94FFB"/>
    <w:rsid w:val="00C96F1E"/>
    <w:rsid w:val="00C970EF"/>
    <w:rsid w:val="00C97521"/>
    <w:rsid w:val="00C977BE"/>
    <w:rsid w:val="00CA03D0"/>
    <w:rsid w:val="00CA05AC"/>
    <w:rsid w:val="00CA0E81"/>
    <w:rsid w:val="00CA346C"/>
    <w:rsid w:val="00CA426E"/>
    <w:rsid w:val="00CA4C16"/>
    <w:rsid w:val="00CA6132"/>
    <w:rsid w:val="00CA694E"/>
    <w:rsid w:val="00CA6A09"/>
    <w:rsid w:val="00CA7628"/>
    <w:rsid w:val="00CB0389"/>
    <w:rsid w:val="00CB0617"/>
    <w:rsid w:val="00CB1293"/>
    <w:rsid w:val="00CB18BD"/>
    <w:rsid w:val="00CB1A1D"/>
    <w:rsid w:val="00CB1C8F"/>
    <w:rsid w:val="00CB37D0"/>
    <w:rsid w:val="00CB49E0"/>
    <w:rsid w:val="00CB53C2"/>
    <w:rsid w:val="00CB571C"/>
    <w:rsid w:val="00CB5860"/>
    <w:rsid w:val="00CB5BB4"/>
    <w:rsid w:val="00CB5E0E"/>
    <w:rsid w:val="00CB610E"/>
    <w:rsid w:val="00CB6A1A"/>
    <w:rsid w:val="00CB70DA"/>
    <w:rsid w:val="00CB75AC"/>
    <w:rsid w:val="00CB7E02"/>
    <w:rsid w:val="00CB7EAB"/>
    <w:rsid w:val="00CC0052"/>
    <w:rsid w:val="00CC01B6"/>
    <w:rsid w:val="00CC0D79"/>
    <w:rsid w:val="00CC0E49"/>
    <w:rsid w:val="00CC10FE"/>
    <w:rsid w:val="00CC156D"/>
    <w:rsid w:val="00CC176A"/>
    <w:rsid w:val="00CC2508"/>
    <w:rsid w:val="00CC2A14"/>
    <w:rsid w:val="00CC3409"/>
    <w:rsid w:val="00CC4CFC"/>
    <w:rsid w:val="00CC535A"/>
    <w:rsid w:val="00CC5418"/>
    <w:rsid w:val="00CC541D"/>
    <w:rsid w:val="00CC5891"/>
    <w:rsid w:val="00CC5F7F"/>
    <w:rsid w:val="00CC68DD"/>
    <w:rsid w:val="00CC77ED"/>
    <w:rsid w:val="00CC7BA2"/>
    <w:rsid w:val="00CD0390"/>
    <w:rsid w:val="00CD0B4B"/>
    <w:rsid w:val="00CD1082"/>
    <w:rsid w:val="00CD10F4"/>
    <w:rsid w:val="00CD1792"/>
    <w:rsid w:val="00CD32C0"/>
    <w:rsid w:val="00CD4A6B"/>
    <w:rsid w:val="00CD4D5C"/>
    <w:rsid w:val="00CD4D82"/>
    <w:rsid w:val="00CD52E6"/>
    <w:rsid w:val="00CD5E74"/>
    <w:rsid w:val="00CD6722"/>
    <w:rsid w:val="00CD6F38"/>
    <w:rsid w:val="00CE13FC"/>
    <w:rsid w:val="00CE1506"/>
    <w:rsid w:val="00CE1C73"/>
    <w:rsid w:val="00CE2CB3"/>
    <w:rsid w:val="00CE32D8"/>
    <w:rsid w:val="00CE4BCB"/>
    <w:rsid w:val="00CE4D23"/>
    <w:rsid w:val="00CE5B0D"/>
    <w:rsid w:val="00CE5B94"/>
    <w:rsid w:val="00CE6429"/>
    <w:rsid w:val="00CE6B57"/>
    <w:rsid w:val="00CE6E2D"/>
    <w:rsid w:val="00CF0269"/>
    <w:rsid w:val="00CF1F1B"/>
    <w:rsid w:val="00CF284B"/>
    <w:rsid w:val="00CF3858"/>
    <w:rsid w:val="00CF401A"/>
    <w:rsid w:val="00CF484C"/>
    <w:rsid w:val="00CF49A0"/>
    <w:rsid w:val="00CF51A7"/>
    <w:rsid w:val="00CF7412"/>
    <w:rsid w:val="00CF76C5"/>
    <w:rsid w:val="00CF7B67"/>
    <w:rsid w:val="00CF7DA8"/>
    <w:rsid w:val="00D00920"/>
    <w:rsid w:val="00D01C41"/>
    <w:rsid w:val="00D0250F"/>
    <w:rsid w:val="00D02616"/>
    <w:rsid w:val="00D03DCF"/>
    <w:rsid w:val="00D04256"/>
    <w:rsid w:val="00D04EF9"/>
    <w:rsid w:val="00D056A6"/>
    <w:rsid w:val="00D062A6"/>
    <w:rsid w:val="00D07296"/>
    <w:rsid w:val="00D07557"/>
    <w:rsid w:val="00D10326"/>
    <w:rsid w:val="00D1158A"/>
    <w:rsid w:val="00D116F8"/>
    <w:rsid w:val="00D1291D"/>
    <w:rsid w:val="00D12FA7"/>
    <w:rsid w:val="00D12FE2"/>
    <w:rsid w:val="00D13273"/>
    <w:rsid w:val="00D147F3"/>
    <w:rsid w:val="00D16254"/>
    <w:rsid w:val="00D1679B"/>
    <w:rsid w:val="00D17313"/>
    <w:rsid w:val="00D17E95"/>
    <w:rsid w:val="00D2040D"/>
    <w:rsid w:val="00D20D8F"/>
    <w:rsid w:val="00D213BC"/>
    <w:rsid w:val="00D22D53"/>
    <w:rsid w:val="00D22F3B"/>
    <w:rsid w:val="00D2326B"/>
    <w:rsid w:val="00D25C13"/>
    <w:rsid w:val="00D25DA7"/>
    <w:rsid w:val="00D305D9"/>
    <w:rsid w:val="00D3064A"/>
    <w:rsid w:val="00D33A5B"/>
    <w:rsid w:val="00D33B31"/>
    <w:rsid w:val="00D34805"/>
    <w:rsid w:val="00D34C08"/>
    <w:rsid w:val="00D34F2D"/>
    <w:rsid w:val="00D35D21"/>
    <w:rsid w:val="00D3601A"/>
    <w:rsid w:val="00D37783"/>
    <w:rsid w:val="00D400CF"/>
    <w:rsid w:val="00D41844"/>
    <w:rsid w:val="00D42766"/>
    <w:rsid w:val="00D44058"/>
    <w:rsid w:val="00D44922"/>
    <w:rsid w:val="00D455B5"/>
    <w:rsid w:val="00D4727A"/>
    <w:rsid w:val="00D47BF6"/>
    <w:rsid w:val="00D5027D"/>
    <w:rsid w:val="00D50757"/>
    <w:rsid w:val="00D52200"/>
    <w:rsid w:val="00D52396"/>
    <w:rsid w:val="00D5378B"/>
    <w:rsid w:val="00D550A7"/>
    <w:rsid w:val="00D55207"/>
    <w:rsid w:val="00D56710"/>
    <w:rsid w:val="00D567FC"/>
    <w:rsid w:val="00D56C23"/>
    <w:rsid w:val="00D60779"/>
    <w:rsid w:val="00D61761"/>
    <w:rsid w:val="00D61A83"/>
    <w:rsid w:val="00D61BC8"/>
    <w:rsid w:val="00D62566"/>
    <w:rsid w:val="00D62A39"/>
    <w:rsid w:val="00D62A52"/>
    <w:rsid w:val="00D634AC"/>
    <w:rsid w:val="00D642CB"/>
    <w:rsid w:val="00D64376"/>
    <w:rsid w:val="00D64C9E"/>
    <w:rsid w:val="00D67782"/>
    <w:rsid w:val="00D67C7B"/>
    <w:rsid w:val="00D70FB3"/>
    <w:rsid w:val="00D71287"/>
    <w:rsid w:val="00D71E4C"/>
    <w:rsid w:val="00D725A2"/>
    <w:rsid w:val="00D72D6F"/>
    <w:rsid w:val="00D735C7"/>
    <w:rsid w:val="00D741E8"/>
    <w:rsid w:val="00D74375"/>
    <w:rsid w:val="00D745DF"/>
    <w:rsid w:val="00D75155"/>
    <w:rsid w:val="00D754B7"/>
    <w:rsid w:val="00D75706"/>
    <w:rsid w:val="00D75E70"/>
    <w:rsid w:val="00D81D02"/>
    <w:rsid w:val="00D82267"/>
    <w:rsid w:val="00D8228D"/>
    <w:rsid w:val="00D82BBF"/>
    <w:rsid w:val="00D82F73"/>
    <w:rsid w:val="00D83787"/>
    <w:rsid w:val="00D83A60"/>
    <w:rsid w:val="00D8440D"/>
    <w:rsid w:val="00D84FF6"/>
    <w:rsid w:val="00D85CFB"/>
    <w:rsid w:val="00D86761"/>
    <w:rsid w:val="00D9007A"/>
    <w:rsid w:val="00D907ED"/>
    <w:rsid w:val="00D9200C"/>
    <w:rsid w:val="00D926B6"/>
    <w:rsid w:val="00D929C1"/>
    <w:rsid w:val="00D92BB9"/>
    <w:rsid w:val="00D92D46"/>
    <w:rsid w:val="00D94020"/>
    <w:rsid w:val="00D94168"/>
    <w:rsid w:val="00D944B1"/>
    <w:rsid w:val="00D945C3"/>
    <w:rsid w:val="00D9600F"/>
    <w:rsid w:val="00D96076"/>
    <w:rsid w:val="00DA0001"/>
    <w:rsid w:val="00DA089F"/>
    <w:rsid w:val="00DA11A2"/>
    <w:rsid w:val="00DA160B"/>
    <w:rsid w:val="00DA2769"/>
    <w:rsid w:val="00DA277C"/>
    <w:rsid w:val="00DA309F"/>
    <w:rsid w:val="00DA31EF"/>
    <w:rsid w:val="00DA32E0"/>
    <w:rsid w:val="00DA39E4"/>
    <w:rsid w:val="00DA3C13"/>
    <w:rsid w:val="00DA4CC6"/>
    <w:rsid w:val="00DA57D0"/>
    <w:rsid w:val="00DA637E"/>
    <w:rsid w:val="00DB20BA"/>
    <w:rsid w:val="00DB25FC"/>
    <w:rsid w:val="00DB3737"/>
    <w:rsid w:val="00DB4056"/>
    <w:rsid w:val="00DB4ECA"/>
    <w:rsid w:val="00DB6A06"/>
    <w:rsid w:val="00DB7039"/>
    <w:rsid w:val="00DB76FC"/>
    <w:rsid w:val="00DB7F35"/>
    <w:rsid w:val="00DC128E"/>
    <w:rsid w:val="00DC1B57"/>
    <w:rsid w:val="00DC6038"/>
    <w:rsid w:val="00DC6FC3"/>
    <w:rsid w:val="00DD0FF3"/>
    <w:rsid w:val="00DD1EB2"/>
    <w:rsid w:val="00DD24A7"/>
    <w:rsid w:val="00DD27A3"/>
    <w:rsid w:val="00DD2AF3"/>
    <w:rsid w:val="00DD3E87"/>
    <w:rsid w:val="00DD7EBB"/>
    <w:rsid w:val="00DE0877"/>
    <w:rsid w:val="00DE213D"/>
    <w:rsid w:val="00DE29D9"/>
    <w:rsid w:val="00DE3191"/>
    <w:rsid w:val="00DE377C"/>
    <w:rsid w:val="00DE413E"/>
    <w:rsid w:val="00DE4975"/>
    <w:rsid w:val="00DE68BC"/>
    <w:rsid w:val="00DE787F"/>
    <w:rsid w:val="00DE7B3D"/>
    <w:rsid w:val="00DE7EDD"/>
    <w:rsid w:val="00DF0E83"/>
    <w:rsid w:val="00DF0F49"/>
    <w:rsid w:val="00DF1764"/>
    <w:rsid w:val="00DF1A94"/>
    <w:rsid w:val="00DF38CF"/>
    <w:rsid w:val="00DF3CE6"/>
    <w:rsid w:val="00DF3DDE"/>
    <w:rsid w:val="00DF445F"/>
    <w:rsid w:val="00DF454D"/>
    <w:rsid w:val="00DF591B"/>
    <w:rsid w:val="00DF5A97"/>
    <w:rsid w:val="00DF6526"/>
    <w:rsid w:val="00DF6899"/>
    <w:rsid w:val="00DF6B34"/>
    <w:rsid w:val="00DF7523"/>
    <w:rsid w:val="00DF784A"/>
    <w:rsid w:val="00DF7D83"/>
    <w:rsid w:val="00E0063C"/>
    <w:rsid w:val="00E01054"/>
    <w:rsid w:val="00E015F1"/>
    <w:rsid w:val="00E0377F"/>
    <w:rsid w:val="00E03B26"/>
    <w:rsid w:val="00E03EB4"/>
    <w:rsid w:val="00E041AE"/>
    <w:rsid w:val="00E046AC"/>
    <w:rsid w:val="00E06676"/>
    <w:rsid w:val="00E0674E"/>
    <w:rsid w:val="00E06DE4"/>
    <w:rsid w:val="00E07493"/>
    <w:rsid w:val="00E07BFD"/>
    <w:rsid w:val="00E10BD5"/>
    <w:rsid w:val="00E13188"/>
    <w:rsid w:val="00E13E6E"/>
    <w:rsid w:val="00E155FF"/>
    <w:rsid w:val="00E156FB"/>
    <w:rsid w:val="00E1609F"/>
    <w:rsid w:val="00E16138"/>
    <w:rsid w:val="00E20790"/>
    <w:rsid w:val="00E22190"/>
    <w:rsid w:val="00E2478A"/>
    <w:rsid w:val="00E2602B"/>
    <w:rsid w:val="00E2613E"/>
    <w:rsid w:val="00E269BB"/>
    <w:rsid w:val="00E26C52"/>
    <w:rsid w:val="00E30EAE"/>
    <w:rsid w:val="00E3185F"/>
    <w:rsid w:val="00E31E10"/>
    <w:rsid w:val="00E333C5"/>
    <w:rsid w:val="00E33867"/>
    <w:rsid w:val="00E351D1"/>
    <w:rsid w:val="00E35569"/>
    <w:rsid w:val="00E35CC2"/>
    <w:rsid w:val="00E37D2D"/>
    <w:rsid w:val="00E4045D"/>
    <w:rsid w:val="00E411D1"/>
    <w:rsid w:val="00E41562"/>
    <w:rsid w:val="00E417BD"/>
    <w:rsid w:val="00E41800"/>
    <w:rsid w:val="00E41B08"/>
    <w:rsid w:val="00E41B2E"/>
    <w:rsid w:val="00E42185"/>
    <w:rsid w:val="00E42A0D"/>
    <w:rsid w:val="00E42C1D"/>
    <w:rsid w:val="00E43071"/>
    <w:rsid w:val="00E43DBD"/>
    <w:rsid w:val="00E44F43"/>
    <w:rsid w:val="00E457C1"/>
    <w:rsid w:val="00E45912"/>
    <w:rsid w:val="00E4734A"/>
    <w:rsid w:val="00E50370"/>
    <w:rsid w:val="00E5057F"/>
    <w:rsid w:val="00E50BA4"/>
    <w:rsid w:val="00E50D86"/>
    <w:rsid w:val="00E52A19"/>
    <w:rsid w:val="00E52CD5"/>
    <w:rsid w:val="00E52CFB"/>
    <w:rsid w:val="00E5418F"/>
    <w:rsid w:val="00E54F01"/>
    <w:rsid w:val="00E55AF3"/>
    <w:rsid w:val="00E5764C"/>
    <w:rsid w:val="00E5768A"/>
    <w:rsid w:val="00E57EB2"/>
    <w:rsid w:val="00E6021D"/>
    <w:rsid w:val="00E60CA6"/>
    <w:rsid w:val="00E60E7F"/>
    <w:rsid w:val="00E61722"/>
    <w:rsid w:val="00E62237"/>
    <w:rsid w:val="00E6227C"/>
    <w:rsid w:val="00E62B89"/>
    <w:rsid w:val="00E62DEA"/>
    <w:rsid w:val="00E6386B"/>
    <w:rsid w:val="00E63D72"/>
    <w:rsid w:val="00E646FA"/>
    <w:rsid w:val="00E65518"/>
    <w:rsid w:val="00E66A27"/>
    <w:rsid w:val="00E70B06"/>
    <w:rsid w:val="00E716C7"/>
    <w:rsid w:val="00E81272"/>
    <w:rsid w:val="00E825E4"/>
    <w:rsid w:val="00E833FB"/>
    <w:rsid w:val="00E83511"/>
    <w:rsid w:val="00E8371D"/>
    <w:rsid w:val="00E83C44"/>
    <w:rsid w:val="00E84FDC"/>
    <w:rsid w:val="00E86E64"/>
    <w:rsid w:val="00E8716E"/>
    <w:rsid w:val="00E8762D"/>
    <w:rsid w:val="00E87807"/>
    <w:rsid w:val="00E91764"/>
    <w:rsid w:val="00E91A1E"/>
    <w:rsid w:val="00E926D9"/>
    <w:rsid w:val="00E92913"/>
    <w:rsid w:val="00E92EB7"/>
    <w:rsid w:val="00E92FAF"/>
    <w:rsid w:val="00E9418C"/>
    <w:rsid w:val="00E9479C"/>
    <w:rsid w:val="00E94ED9"/>
    <w:rsid w:val="00E95490"/>
    <w:rsid w:val="00E95498"/>
    <w:rsid w:val="00E95B68"/>
    <w:rsid w:val="00E97354"/>
    <w:rsid w:val="00E97CD5"/>
    <w:rsid w:val="00EA003B"/>
    <w:rsid w:val="00EA0E69"/>
    <w:rsid w:val="00EA1A2E"/>
    <w:rsid w:val="00EA2A80"/>
    <w:rsid w:val="00EA2C53"/>
    <w:rsid w:val="00EA314E"/>
    <w:rsid w:val="00EA3473"/>
    <w:rsid w:val="00EA3ACE"/>
    <w:rsid w:val="00EA52A9"/>
    <w:rsid w:val="00EA5F86"/>
    <w:rsid w:val="00EB005B"/>
    <w:rsid w:val="00EB01A8"/>
    <w:rsid w:val="00EB084E"/>
    <w:rsid w:val="00EB1077"/>
    <w:rsid w:val="00EB1AE9"/>
    <w:rsid w:val="00EB2573"/>
    <w:rsid w:val="00EB2B3E"/>
    <w:rsid w:val="00EB323A"/>
    <w:rsid w:val="00EB32D2"/>
    <w:rsid w:val="00EB34EC"/>
    <w:rsid w:val="00EB3798"/>
    <w:rsid w:val="00EB4C33"/>
    <w:rsid w:val="00EB589F"/>
    <w:rsid w:val="00EB6916"/>
    <w:rsid w:val="00EB7336"/>
    <w:rsid w:val="00EB782F"/>
    <w:rsid w:val="00EC021C"/>
    <w:rsid w:val="00EC18C3"/>
    <w:rsid w:val="00EC1B3A"/>
    <w:rsid w:val="00EC1FFA"/>
    <w:rsid w:val="00EC22F6"/>
    <w:rsid w:val="00EC3AF3"/>
    <w:rsid w:val="00EC3E03"/>
    <w:rsid w:val="00EC4035"/>
    <w:rsid w:val="00EC4672"/>
    <w:rsid w:val="00EC5EDC"/>
    <w:rsid w:val="00EC6482"/>
    <w:rsid w:val="00EC67B1"/>
    <w:rsid w:val="00EC6F60"/>
    <w:rsid w:val="00ED0A90"/>
    <w:rsid w:val="00ED1197"/>
    <w:rsid w:val="00ED1B11"/>
    <w:rsid w:val="00ED1C51"/>
    <w:rsid w:val="00ED2148"/>
    <w:rsid w:val="00ED3102"/>
    <w:rsid w:val="00ED4F1B"/>
    <w:rsid w:val="00ED65B7"/>
    <w:rsid w:val="00ED6FC6"/>
    <w:rsid w:val="00ED77E4"/>
    <w:rsid w:val="00EE01C8"/>
    <w:rsid w:val="00EE08A4"/>
    <w:rsid w:val="00EE0D0F"/>
    <w:rsid w:val="00EE18E1"/>
    <w:rsid w:val="00EE2095"/>
    <w:rsid w:val="00EE38CC"/>
    <w:rsid w:val="00EE3C08"/>
    <w:rsid w:val="00EE4078"/>
    <w:rsid w:val="00EE491A"/>
    <w:rsid w:val="00EE59F7"/>
    <w:rsid w:val="00EE5DB5"/>
    <w:rsid w:val="00EF0BD6"/>
    <w:rsid w:val="00EF0D64"/>
    <w:rsid w:val="00EF1781"/>
    <w:rsid w:val="00EF1966"/>
    <w:rsid w:val="00EF2579"/>
    <w:rsid w:val="00EF2A2A"/>
    <w:rsid w:val="00EF2CC3"/>
    <w:rsid w:val="00EF36AD"/>
    <w:rsid w:val="00EF3AF4"/>
    <w:rsid w:val="00EF43F4"/>
    <w:rsid w:val="00EF5B8B"/>
    <w:rsid w:val="00EF5D53"/>
    <w:rsid w:val="00EF6071"/>
    <w:rsid w:val="00EF7C0A"/>
    <w:rsid w:val="00EF7CAD"/>
    <w:rsid w:val="00F0035E"/>
    <w:rsid w:val="00F006DE"/>
    <w:rsid w:val="00F02CDE"/>
    <w:rsid w:val="00F04600"/>
    <w:rsid w:val="00F07198"/>
    <w:rsid w:val="00F07259"/>
    <w:rsid w:val="00F1068C"/>
    <w:rsid w:val="00F1120B"/>
    <w:rsid w:val="00F11CA6"/>
    <w:rsid w:val="00F13965"/>
    <w:rsid w:val="00F145F7"/>
    <w:rsid w:val="00F14AF2"/>
    <w:rsid w:val="00F15952"/>
    <w:rsid w:val="00F16055"/>
    <w:rsid w:val="00F169A5"/>
    <w:rsid w:val="00F16CA5"/>
    <w:rsid w:val="00F16E00"/>
    <w:rsid w:val="00F20DC0"/>
    <w:rsid w:val="00F21B32"/>
    <w:rsid w:val="00F22B3C"/>
    <w:rsid w:val="00F22C92"/>
    <w:rsid w:val="00F23348"/>
    <w:rsid w:val="00F23406"/>
    <w:rsid w:val="00F241E5"/>
    <w:rsid w:val="00F245AF"/>
    <w:rsid w:val="00F25B76"/>
    <w:rsid w:val="00F26C1F"/>
    <w:rsid w:val="00F26FBB"/>
    <w:rsid w:val="00F272D4"/>
    <w:rsid w:val="00F27986"/>
    <w:rsid w:val="00F27CA7"/>
    <w:rsid w:val="00F27D0C"/>
    <w:rsid w:val="00F316F3"/>
    <w:rsid w:val="00F31740"/>
    <w:rsid w:val="00F31C9D"/>
    <w:rsid w:val="00F32C28"/>
    <w:rsid w:val="00F32EAE"/>
    <w:rsid w:val="00F34A28"/>
    <w:rsid w:val="00F35A48"/>
    <w:rsid w:val="00F363BD"/>
    <w:rsid w:val="00F367D3"/>
    <w:rsid w:val="00F36C32"/>
    <w:rsid w:val="00F37814"/>
    <w:rsid w:val="00F378F9"/>
    <w:rsid w:val="00F37A79"/>
    <w:rsid w:val="00F4118F"/>
    <w:rsid w:val="00F41492"/>
    <w:rsid w:val="00F42E66"/>
    <w:rsid w:val="00F4323C"/>
    <w:rsid w:val="00F43873"/>
    <w:rsid w:val="00F447AC"/>
    <w:rsid w:val="00F44B01"/>
    <w:rsid w:val="00F467F4"/>
    <w:rsid w:val="00F4721E"/>
    <w:rsid w:val="00F47946"/>
    <w:rsid w:val="00F47CE1"/>
    <w:rsid w:val="00F515A3"/>
    <w:rsid w:val="00F5287F"/>
    <w:rsid w:val="00F52D54"/>
    <w:rsid w:val="00F52F93"/>
    <w:rsid w:val="00F53212"/>
    <w:rsid w:val="00F5550F"/>
    <w:rsid w:val="00F557D3"/>
    <w:rsid w:val="00F55AEA"/>
    <w:rsid w:val="00F56A19"/>
    <w:rsid w:val="00F56BC0"/>
    <w:rsid w:val="00F609DA"/>
    <w:rsid w:val="00F60FF9"/>
    <w:rsid w:val="00F6259D"/>
    <w:rsid w:val="00F6283A"/>
    <w:rsid w:val="00F64661"/>
    <w:rsid w:val="00F65117"/>
    <w:rsid w:val="00F66982"/>
    <w:rsid w:val="00F677FC"/>
    <w:rsid w:val="00F67B5E"/>
    <w:rsid w:val="00F70282"/>
    <w:rsid w:val="00F70401"/>
    <w:rsid w:val="00F71068"/>
    <w:rsid w:val="00F71BCA"/>
    <w:rsid w:val="00F71FF6"/>
    <w:rsid w:val="00F72396"/>
    <w:rsid w:val="00F73336"/>
    <w:rsid w:val="00F75149"/>
    <w:rsid w:val="00F76124"/>
    <w:rsid w:val="00F76725"/>
    <w:rsid w:val="00F76833"/>
    <w:rsid w:val="00F77908"/>
    <w:rsid w:val="00F77A25"/>
    <w:rsid w:val="00F80382"/>
    <w:rsid w:val="00F81262"/>
    <w:rsid w:val="00F82285"/>
    <w:rsid w:val="00F822CC"/>
    <w:rsid w:val="00F82352"/>
    <w:rsid w:val="00F837BB"/>
    <w:rsid w:val="00F8384F"/>
    <w:rsid w:val="00F839F6"/>
    <w:rsid w:val="00F8526F"/>
    <w:rsid w:val="00F85B3B"/>
    <w:rsid w:val="00F8699A"/>
    <w:rsid w:val="00F872E7"/>
    <w:rsid w:val="00F8750B"/>
    <w:rsid w:val="00F87EF5"/>
    <w:rsid w:val="00F907C4"/>
    <w:rsid w:val="00F9115F"/>
    <w:rsid w:val="00F9254D"/>
    <w:rsid w:val="00F93265"/>
    <w:rsid w:val="00F937E0"/>
    <w:rsid w:val="00F93CE9"/>
    <w:rsid w:val="00F94F0A"/>
    <w:rsid w:val="00F951A0"/>
    <w:rsid w:val="00F97659"/>
    <w:rsid w:val="00FA1897"/>
    <w:rsid w:val="00FA199D"/>
    <w:rsid w:val="00FA30B4"/>
    <w:rsid w:val="00FA349B"/>
    <w:rsid w:val="00FA64C9"/>
    <w:rsid w:val="00FA6580"/>
    <w:rsid w:val="00FA7101"/>
    <w:rsid w:val="00FB18D7"/>
    <w:rsid w:val="00FB23E3"/>
    <w:rsid w:val="00FB2646"/>
    <w:rsid w:val="00FB2DA2"/>
    <w:rsid w:val="00FB5D04"/>
    <w:rsid w:val="00FB613C"/>
    <w:rsid w:val="00FC0CE1"/>
    <w:rsid w:val="00FC1044"/>
    <w:rsid w:val="00FC1859"/>
    <w:rsid w:val="00FC186B"/>
    <w:rsid w:val="00FC2676"/>
    <w:rsid w:val="00FC336A"/>
    <w:rsid w:val="00FC4C47"/>
    <w:rsid w:val="00FC5305"/>
    <w:rsid w:val="00FC6173"/>
    <w:rsid w:val="00FC7C14"/>
    <w:rsid w:val="00FD05A5"/>
    <w:rsid w:val="00FD0723"/>
    <w:rsid w:val="00FD1D30"/>
    <w:rsid w:val="00FD2113"/>
    <w:rsid w:val="00FD2278"/>
    <w:rsid w:val="00FD3602"/>
    <w:rsid w:val="00FD4ED8"/>
    <w:rsid w:val="00FD4F69"/>
    <w:rsid w:val="00FD5788"/>
    <w:rsid w:val="00FD6AA8"/>
    <w:rsid w:val="00FE04ED"/>
    <w:rsid w:val="00FE0D30"/>
    <w:rsid w:val="00FE1DF4"/>
    <w:rsid w:val="00FE25E8"/>
    <w:rsid w:val="00FE2873"/>
    <w:rsid w:val="00FE3662"/>
    <w:rsid w:val="00FE40C2"/>
    <w:rsid w:val="00FE471E"/>
    <w:rsid w:val="00FE4967"/>
    <w:rsid w:val="00FE4F52"/>
    <w:rsid w:val="00FE5AA8"/>
    <w:rsid w:val="00FE5D48"/>
    <w:rsid w:val="00FF03E6"/>
    <w:rsid w:val="00FF0616"/>
    <w:rsid w:val="00FF0C01"/>
    <w:rsid w:val="00FF1705"/>
    <w:rsid w:val="00FF1731"/>
    <w:rsid w:val="00FF24E3"/>
    <w:rsid w:val="00FF2663"/>
    <w:rsid w:val="00FF27E5"/>
    <w:rsid w:val="00FF2D05"/>
    <w:rsid w:val="00FF2DEF"/>
    <w:rsid w:val="00FF2F6B"/>
    <w:rsid w:val="00FF3613"/>
    <w:rsid w:val="00FF51E7"/>
    <w:rsid w:val="00FF5A3D"/>
    <w:rsid w:val="00FF633F"/>
    <w:rsid w:val="00FF6574"/>
    <w:rsid w:val="00FF6C65"/>
    <w:rsid w:val="00FF6EDB"/>
    <w:rsid w:val="0234ABAC"/>
    <w:rsid w:val="0239B1DD"/>
    <w:rsid w:val="06DDC79E"/>
    <w:rsid w:val="09E9BAE8"/>
    <w:rsid w:val="0D2422A7"/>
    <w:rsid w:val="0DA6077A"/>
    <w:rsid w:val="0EAB6A78"/>
    <w:rsid w:val="0EB28DB5"/>
    <w:rsid w:val="0EEA3B44"/>
    <w:rsid w:val="10C0ADEF"/>
    <w:rsid w:val="119405D1"/>
    <w:rsid w:val="13E9A38C"/>
    <w:rsid w:val="15591726"/>
    <w:rsid w:val="15D132B5"/>
    <w:rsid w:val="166CF9A7"/>
    <w:rsid w:val="187A530D"/>
    <w:rsid w:val="18836E88"/>
    <w:rsid w:val="19300F7D"/>
    <w:rsid w:val="195EE433"/>
    <w:rsid w:val="1A519940"/>
    <w:rsid w:val="212E8D6D"/>
    <w:rsid w:val="24012200"/>
    <w:rsid w:val="24E5D542"/>
    <w:rsid w:val="2E4476DD"/>
    <w:rsid w:val="307A245D"/>
    <w:rsid w:val="30B69F12"/>
    <w:rsid w:val="31555AA8"/>
    <w:rsid w:val="33A5DB36"/>
    <w:rsid w:val="362D7861"/>
    <w:rsid w:val="36A7E54E"/>
    <w:rsid w:val="370E60AD"/>
    <w:rsid w:val="39E0F94F"/>
    <w:rsid w:val="3B262113"/>
    <w:rsid w:val="3B43761B"/>
    <w:rsid w:val="3CA1821C"/>
    <w:rsid w:val="405146EA"/>
    <w:rsid w:val="4070B1A6"/>
    <w:rsid w:val="439187EB"/>
    <w:rsid w:val="43D6002B"/>
    <w:rsid w:val="44D9B63C"/>
    <w:rsid w:val="4A8C1D3F"/>
    <w:rsid w:val="4DBFFA2F"/>
    <w:rsid w:val="4F3DD2EA"/>
    <w:rsid w:val="512739F8"/>
    <w:rsid w:val="5404FFBD"/>
    <w:rsid w:val="566DBCAD"/>
    <w:rsid w:val="592EEB30"/>
    <w:rsid w:val="597531D9"/>
    <w:rsid w:val="5A42EE9C"/>
    <w:rsid w:val="5A6A65F9"/>
    <w:rsid w:val="5B068B25"/>
    <w:rsid w:val="5D0D5F45"/>
    <w:rsid w:val="5DA9F1B7"/>
    <w:rsid w:val="5E5FA635"/>
    <w:rsid w:val="60E2FB26"/>
    <w:rsid w:val="61141400"/>
    <w:rsid w:val="63744FA1"/>
    <w:rsid w:val="65DBD309"/>
    <w:rsid w:val="65E53FB5"/>
    <w:rsid w:val="66FA686F"/>
    <w:rsid w:val="671AB30E"/>
    <w:rsid w:val="6890A92A"/>
    <w:rsid w:val="69F3918C"/>
    <w:rsid w:val="6CB94A58"/>
    <w:rsid w:val="6EAFC918"/>
    <w:rsid w:val="6EFCC380"/>
    <w:rsid w:val="6F7A5F39"/>
    <w:rsid w:val="6FEFB992"/>
    <w:rsid w:val="7024D908"/>
    <w:rsid w:val="72A12DB4"/>
    <w:rsid w:val="72B8A803"/>
    <w:rsid w:val="74872003"/>
    <w:rsid w:val="75009C58"/>
    <w:rsid w:val="7AB783C8"/>
    <w:rsid w:val="7BC47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5721CE"/>
  <w15:docId w15:val="{3D935B72-A251-4981-AB4B-3E9967652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nhideWhenUsed="1"/>
    <w:lsdException w:name="heading 6" w:semiHidden="1" w:uiPriority="0" w:unhideWhenUsed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 w:qFormat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 w:qFormat="1"/>
    <w:lsdException w:name="List Bullet 3" w:semiHidden="1" w:unhideWhenUsed="1"/>
    <w:lsdException w:name="List Bullet 4" w:semiHidden="1" w:uiPriority="0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 w:qFormat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57D3"/>
    <w:pPr>
      <w:spacing w:before="120" w:after="120" w:line="360" w:lineRule="auto"/>
      <w:jc w:val="both"/>
    </w:pPr>
    <w:rPr>
      <w:rFonts w:ascii="Arial" w:hAnsi="Arial" w:cstheme="minorHAnsi"/>
      <w:sz w:val="24"/>
      <w:szCs w:val="22"/>
    </w:rPr>
  </w:style>
  <w:style w:type="paragraph" w:styleId="Ttulo1">
    <w:name w:val="heading 1"/>
    <w:aliases w:val="1 ghost,g"/>
    <w:basedOn w:val="ttulo"/>
    <w:next w:val="Normal"/>
    <w:link w:val="Ttulo1Char"/>
    <w:qFormat/>
    <w:rsid w:val="00717CA2"/>
    <w:pPr>
      <w:numPr>
        <w:numId w:val="36"/>
      </w:numPr>
      <w:shd w:val="clear" w:color="auto" w:fill="FFFFFF" w:themeFill="background1"/>
      <w:ind w:left="680" w:hanging="680"/>
      <w:outlineLvl w:val="0"/>
    </w:pPr>
    <w:rPr>
      <w:rFonts w:cstheme="majorHAnsi"/>
      <w:b/>
      <w:caps/>
      <w:color w:val="365F91" w:themeColor="accent1" w:themeShade="BF"/>
      <w:szCs w:val="18"/>
    </w:rPr>
  </w:style>
  <w:style w:type="paragraph" w:styleId="Ttulo2">
    <w:name w:val="heading 2"/>
    <w:aliases w:val="sub item2 niveis tetra,2 headline,h,CAPA Título 2"/>
    <w:basedOn w:val="ttulo20"/>
    <w:next w:val="Normal"/>
    <w:link w:val="Ttulo2Char"/>
    <w:qFormat/>
    <w:rsid w:val="0023753D"/>
    <w:pPr>
      <w:numPr>
        <w:ilvl w:val="1"/>
        <w:numId w:val="36"/>
      </w:numPr>
      <w:shd w:val="clear" w:color="DBE5F1" w:fill="auto"/>
      <w:ind w:left="680" w:hanging="680"/>
      <w:outlineLvl w:val="1"/>
    </w:pPr>
    <w:rPr>
      <w:rFonts w:ascii="Arial Negrito" w:hAnsi="Arial Negrito" w:cstheme="majorHAnsi"/>
      <w:color w:val="365F91" w:themeColor="accent1" w:themeShade="BF"/>
    </w:rPr>
  </w:style>
  <w:style w:type="paragraph" w:styleId="Ttulo3">
    <w:name w:val="heading 3"/>
    <w:basedOn w:val="ttulo20"/>
    <w:next w:val="Normal"/>
    <w:link w:val="Ttulo3Char"/>
    <w:qFormat/>
    <w:rsid w:val="0041114A"/>
    <w:pPr>
      <w:numPr>
        <w:ilvl w:val="2"/>
        <w:numId w:val="36"/>
      </w:numPr>
      <w:ind w:left="851" w:hanging="851"/>
      <w:outlineLvl w:val="2"/>
    </w:pPr>
    <w:rPr>
      <w:rFonts w:asciiTheme="majorHAnsi" w:hAnsiTheme="majorHAnsi" w:cstheme="majorHAnsi"/>
      <w:i/>
      <w:color w:val="365F91" w:themeColor="accent1" w:themeShade="BF"/>
    </w:rPr>
  </w:style>
  <w:style w:type="paragraph" w:styleId="Ttulo4">
    <w:name w:val="heading 4"/>
    <w:basedOn w:val="Normal"/>
    <w:next w:val="Normal"/>
    <w:link w:val="Ttulo4Char"/>
    <w:qFormat/>
    <w:rsid w:val="006D3886"/>
    <w:pPr>
      <w:keepNext/>
      <w:numPr>
        <w:ilvl w:val="3"/>
        <w:numId w:val="36"/>
      </w:numPr>
      <w:jc w:val="left"/>
      <w:outlineLvl w:val="3"/>
    </w:pPr>
    <w:rPr>
      <w:b/>
      <w:i/>
      <w:color w:val="365F91" w:themeColor="accent1" w:themeShade="BF"/>
    </w:rPr>
  </w:style>
  <w:style w:type="paragraph" w:styleId="Ttulo5">
    <w:name w:val="heading 5"/>
    <w:aliases w:val="quadros,5 sub-bullet,sb,4,título tabela / título figura"/>
    <w:basedOn w:val="Normal"/>
    <w:next w:val="Normal"/>
    <w:link w:val="Ttulo5Char"/>
    <w:uiPriority w:val="99"/>
    <w:rsid w:val="00243A04"/>
    <w:pPr>
      <w:numPr>
        <w:ilvl w:val="4"/>
        <w:numId w:val="36"/>
      </w:numPr>
      <w:jc w:val="left"/>
      <w:outlineLvl w:val="4"/>
    </w:pPr>
    <w:rPr>
      <w:rFonts w:asciiTheme="majorHAnsi" w:hAnsiTheme="majorHAnsi" w:cstheme="majorHAnsi"/>
      <w:bCs/>
      <w:i/>
      <w:iCs/>
      <w:color w:val="000000" w:themeColor="text1"/>
    </w:rPr>
  </w:style>
  <w:style w:type="paragraph" w:styleId="Ttulo6">
    <w:name w:val="heading 6"/>
    <w:basedOn w:val="Normal"/>
    <w:next w:val="Normal"/>
    <w:link w:val="Ttulo6Char"/>
    <w:unhideWhenUsed/>
    <w:rsid w:val="00DB4056"/>
    <w:pPr>
      <w:keepLines/>
      <w:numPr>
        <w:ilvl w:val="5"/>
        <w:numId w:val="36"/>
      </w:numPr>
      <w:spacing w:after="0" w:line="240" w:lineRule="auto"/>
      <w:jc w:val="left"/>
      <w:outlineLvl w:val="5"/>
    </w:pPr>
    <w:rPr>
      <w:rFonts w:eastAsiaTheme="majorEastAsia" w:cs="Arial"/>
      <w:iCs/>
      <w:color w:val="000000" w:themeColor="text1"/>
    </w:rPr>
  </w:style>
  <w:style w:type="paragraph" w:styleId="Ttulo7">
    <w:name w:val="heading 7"/>
    <w:basedOn w:val="Normal"/>
    <w:next w:val="Normal"/>
    <w:link w:val="Ttulo7Char"/>
    <w:qFormat/>
    <w:rsid w:val="00DB4056"/>
    <w:pPr>
      <w:pBdr>
        <w:bottom w:val="single" w:sz="12" w:space="1" w:color="404040" w:themeColor="text1" w:themeTint="BF"/>
      </w:pBdr>
      <w:spacing w:before="240"/>
      <w:outlineLvl w:val="6"/>
    </w:pPr>
    <w:rPr>
      <w:rFonts w:cs="Arial"/>
      <w:b/>
      <w:i/>
      <w:color w:val="262626" w:themeColor="text1" w:themeTint="D9"/>
      <w:szCs w:val="24"/>
    </w:rPr>
  </w:style>
  <w:style w:type="paragraph" w:styleId="Ttulo8">
    <w:name w:val="heading 8"/>
    <w:basedOn w:val="texto1"/>
    <w:next w:val="Normal"/>
    <w:link w:val="Ttulo8Char"/>
    <w:qFormat/>
    <w:rsid w:val="00DB4056"/>
    <w:pPr>
      <w:keepNext/>
      <w:spacing w:after="240"/>
      <w:ind w:right="0"/>
      <w:jc w:val="both"/>
      <w:outlineLvl w:val="7"/>
    </w:pPr>
    <w:rPr>
      <w:rFonts w:asciiTheme="minorHAnsi" w:hAnsiTheme="minorHAnsi" w:cstheme="minorHAnsi"/>
      <w:sz w:val="24"/>
      <w:szCs w:val="22"/>
      <w:u w:val="single"/>
      <w:lang w:eastAsia="es-ES"/>
    </w:rPr>
  </w:style>
  <w:style w:type="paragraph" w:styleId="Ttulo9">
    <w:name w:val="heading 9"/>
    <w:basedOn w:val="Normal"/>
    <w:next w:val="Normal"/>
    <w:link w:val="Ttulo9Char"/>
    <w:unhideWhenUsed/>
    <w:qFormat/>
    <w:rsid w:val="00912347"/>
    <w:pPr>
      <w:spacing w:after="0"/>
      <w:jc w:val="center"/>
      <w:outlineLvl w:val="8"/>
    </w:pPr>
    <w:rPr>
      <w:rFonts w:cs="Arial"/>
      <w:sz w:val="22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aliases w:val="1 ghost Char,g Char"/>
    <w:basedOn w:val="Fontepargpadro"/>
    <w:link w:val="Ttulo1"/>
    <w:rsid w:val="00717CA2"/>
    <w:rPr>
      <w:rFonts w:ascii="Arial" w:hAnsi="Arial" w:cstheme="majorHAnsi"/>
      <w:b/>
      <w:caps/>
      <w:color w:val="365F91" w:themeColor="accent1" w:themeShade="BF"/>
      <w:sz w:val="24"/>
      <w:szCs w:val="18"/>
      <w:shd w:val="clear" w:color="auto" w:fill="FFFFFF" w:themeFill="background1"/>
    </w:rPr>
  </w:style>
  <w:style w:type="character" w:customStyle="1" w:styleId="Ttulo2Char">
    <w:name w:val="Título 2 Char"/>
    <w:aliases w:val="sub item2 niveis tetra Char,2 headline Char,h Char,CAPA Título 2 Char"/>
    <w:basedOn w:val="Fontepargpadro"/>
    <w:link w:val="Ttulo2"/>
    <w:rsid w:val="0023753D"/>
    <w:rPr>
      <w:rFonts w:ascii="Arial Negrito" w:hAnsi="Arial Negrito" w:cstheme="majorHAnsi"/>
      <w:b/>
      <w:color w:val="365F91" w:themeColor="accent1" w:themeShade="BF"/>
      <w:sz w:val="24"/>
      <w:szCs w:val="22"/>
      <w:shd w:val="clear" w:color="DBE5F1" w:fill="auto"/>
    </w:rPr>
  </w:style>
  <w:style w:type="character" w:customStyle="1" w:styleId="Ttulo3Char">
    <w:name w:val="Título 3 Char"/>
    <w:basedOn w:val="Fontepargpadro"/>
    <w:link w:val="Ttulo3"/>
    <w:rsid w:val="0041114A"/>
    <w:rPr>
      <w:rFonts w:asciiTheme="majorHAnsi" w:hAnsiTheme="majorHAnsi" w:cstheme="majorHAnsi"/>
      <w:b/>
      <w:i/>
      <w:color w:val="365F91" w:themeColor="accent1" w:themeShade="BF"/>
      <w:sz w:val="24"/>
      <w:szCs w:val="22"/>
    </w:rPr>
  </w:style>
  <w:style w:type="character" w:customStyle="1" w:styleId="Ttulo4Char">
    <w:name w:val="Título 4 Char"/>
    <w:basedOn w:val="Fontepargpadro"/>
    <w:link w:val="Ttulo4"/>
    <w:rsid w:val="006D3886"/>
    <w:rPr>
      <w:rFonts w:ascii="Arial" w:hAnsi="Arial" w:cstheme="minorHAnsi"/>
      <w:b/>
      <w:i/>
      <w:color w:val="365F91" w:themeColor="accent1" w:themeShade="BF"/>
      <w:sz w:val="24"/>
      <w:szCs w:val="22"/>
    </w:rPr>
  </w:style>
  <w:style w:type="character" w:customStyle="1" w:styleId="Ttulo5Char">
    <w:name w:val="Título 5 Char"/>
    <w:aliases w:val="quadros Char,5 sub-bullet Char,sb Char,4 Char,título tabela / título figura Char"/>
    <w:basedOn w:val="Fontepargpadro"/>
    <w:link w:val="Ttulo5"/>
    <w:uiPriority w:val="99"/>
    <w:rsid w:val="00243A04"/>
    <w:rPr>
      <w:rFonts w:asciiTheme="majorHAnsi" w:hAnsiTheme="majorHAnsi" w:cstheme="majorHAnsi"/>
      <w:bCs/>
      <w:i/>
      <w:iCs/>
      <w:color w:val="000000" w:themeColor="text1"/>
      <w:sz w:val="24"/>
      <w:szCs w:val="22"/>
    </w:rPr>
  </w:style>
  <w:style w:type="character" w:customStyle="1" w:styleId="Ttulo6Char">
    <w:name w:val="Título 6 Char"/>
    <w:basedOn w:val="Fontepargpadro"/>
    <w:link w:val="Ttulo6"/>
    <w:rsid w:val="00DB4056"/>
    <w:rPr>
      <w:rFonts w:ascii="Arial" w:eastAsiaTheme="majorEastAsia" w:hAnsi="Arial" w:cs="Arial"/>
      <w:iCs/>
      <w:color w:val="000000" w:themeColor="text1"/>
      <w:sz w:val="24"/>
      <w:szCs w:val="22"/>
    </w:rPr>
  </w:style>
  <w:style w:type="character" w:customStyle="1" w:styleId="Ttulo7Char">
    <w:name w:val="Título 7 Char"/>
    <w:basedOn w:val="Fontepargpadro"/>
    <w:link w:val="Ttulo7"/>
    <w:rsid w:val="00DB4056"/>
    <w:rPr>
      <w:rFonts w:ascii="Arial" w:hAnsi="Arial" w:cs="Arial"/>
      <w:b/>
      <w:i/>
      <w:color w:val="262626" w:themeColor="text1" w:themeTint="D9"/>
      <w:sz w:val="24"/>
      <w:szCs w:val="24"/>
    </w:rPr>
  </w:style>
  <w:style w:type="character" w:customStyle="1" w:styleId="Ttulo8Char">
    <w:name w:val="Título 8 Char"/>
    <w:basedOn w:val="Fontepargpadro"/>
    <w:link w:val="Ttulo8"/>
    <w:rsid w:val="00DB4056"/>
    <w:rPr>
      <w:rFonts w:asciiTheme="minorHAnsi" w:eastAsia="Times New Roman" w:hAnsiTheme="minorHAnsi" w:cstheme="minorHAnsi"/>
      <w:i/>
      <w:sz w:val="24"/>
      <w:szCs w:val="22"/>
      <w:u w:val="single"/>
      <w:lang w:eastAsia="es-ES"/>
    </w:rPr>
  </w:style>
  <w:style w:type="character" w:customStyle="1" w:styleId="Ttulo9Char">
    <w:name w:val="Título 9 Char"/>
    <w:basedOn w:val="Fontepargpadro"/>
    <w:link w:val="Ttulo9"/>
    <w:rsid w:val="00912347"/>
    <w:rPr>
      <w:rFonts w:ascii="Arial" w:hAnsi="Arial" w:cs="Arial"/>
      <w:sz w:val="22"/>
      <w:lang w:eastAsia="pt-BR"/>
    </w:rPr>
  </w:style>
  <w:style w:type="paragraph" w:styleId="Cabealho">
    <w:name w:val="header"/>
    <w:aliases w:val="encabezado,Do Not Use Header"/>
    <w:basedOn w:val="Normal"/>
    <w:link w:val="CabealhoChar"/>
    <w:uiPriority w:val="99"/>
    <w:qFormat/>
    <w:rsid w:val="00407969"/>
    <w:pPr>
      <w:keepLines/>
      <w:tabs>
        <w:tab w:val="center" w:pos="4320"/>
        <w:tab w:val="right" w:pos="8640"/>
      </w:tabs>
      <w:spacing w:before="240"/>
    </w:pPr>
    <w:rPr>
      <w:rFonts w:ascii="Helvetica" w:hAnsi="Helvetica"/>
      <w:caps/>
      <w:sz w:val="15"/>
      <w:szCs w:val="20"/>
      <w:lang w:val="es-ES" w:eastAsia="es-ES"/>
    </w:rPr>
  </w:style>
  <w:style w:type="character" w:customStyle="1" w:styleId="CabealhoChar">
    <w:name w:val="Cabeçalho Char"/>
    <w:aliases w:val="encabezado Char,Do Not Use Header Char"/>
    <w:basedOn w:val="Fontepargpadro"/>
    <w:link w:val="Cabealho"/>
    <w:uiPriority w:val="99"/>
    <w:rsid w:val="00407969"/>
    <w:rPr>
      <w:rFonts w:ascii="Helvetica" w:hAnsi="Helvetica" w:cstheme="minorHAnsi"/>
      <w:caps/>
      <w:sz w:val="15"/>
    </w:rPr>
  </w:style>
  <w:style w:type="paragraph" w:customStyle="1" w:styleId="1-Encabezado">
    <w:name w:val="1-Encabezado"/>
    <w:basedOn w:val="Normal"/>
    <w:link w:val="1-EncabezadoCar"/>
    <w:autoRedefine/>
    <w:rsid w:val="00C8263B"/>
    <w:pPr>
      <w:ind w:right="34"/>
      <w:jc w:val="center"/>
    </w:pPr>
    <w:rPr>
      <w:rFonts w:ascii="Futura Lt" w:hAnsi="Futura Lt" w:cs="Arial"/>
      <w:noProof/>
      <w:color w:val="365F91"/>
      <w:sz w:val="18"/>
      <w:szCs w:val="18"/>
    </w:rPr>
  </w:style>
  <w:style w:type="character" w:customStyle="1" w:styleId="1-EncabezadoCar">
    <w:name w:val="1-Encabezado Car"/>
    <w:basedOn w:val="Fontepargpadro"/>
    <w:link w:val="1-Encabezado"/>
    <w:rsid w:val="00C8263B"/>
    <w:rPr>
      <w:rFonts w:ascii="Futura Lt" w:eastAsia="Times New Roman" w:hAnsi="Futura Lt" w:cs="Arial"/>
      <w:noProof/>
      <w:color w:val="365F91"/>
      <w:sz w:val="18"/>
      <w:szCs w:val="18"/>
      <w:lang w:val="es-ES" w:eastAsia="es-ES"/>
    </w:rPr>
  </w:style>
  <w:style w:type="paragraph" w:styleId="Textodebalo">
    <w:name w:val="Balloon Text"/>
    <w:basedOn w:val="Normal"/>
    <w:link w:val="TextodebaloChar"/>
    <w:unhideWhenUsed/>
    <w:rsid w:val="00C8263B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C8263B"/>
    <w:rPr>
      <w:rFonts w:ascii="Tahoma" w:eastAsia="Times New Roman" w:hAnsi="Tahoma" w:cs="Tahoma"/>
      <w:sz w:val="16"/>
      <w:szCs w:val="16"/>
      <w:lang w:val="es-ES" w:eastAsia="es-ES"/>
    </w:rPr>
  </w:style>
  <w:style w:type="paragraph" w:styleId="Rodap">
    <w:name w:val="footer"/>
    <w:basedOn w:val="Normal"/>
    <w:link w:val="RodapChar"/>
    <w:uiPriority w:val="99"/>
    <w:unhideWhenUsed/>
    <w:rsid w:val="00C8263B"/>
    <w:pPr>
      <w:tabs>
        <w:tab w:val="center" w:pos="4513"/>
        <w:tab w:val="right" w:pos="9026"/>
      </w:tabs>
    </w:pPr>
  </w:style>
  <w:style w:type="character" w:customStyle="1" w:styleId="RodapChar">
    <w:name w:val="Rodapé Char"/>
    <w:basedOn w:val="Fontepargpadro"/>
    <w:link w:val="Rodap"/>
    <w:uiPriority w:val="99"/>
    <w:rsid w:val="00C8263B"/>
    <w:rPr>
      <w:rFonts w:ascii="Futura Lt BT" w:eastAsia="Times New Roman" w:hAnsi="Futura Lt BT" w:cs="Times New Roman"/>
      <w:sz w:val="19"/>
      <w:szCs w:val="20"/>
      <w:lang w:val="es-ES" w:eastAsia="es-ES"/>
    </w:rPr>
  </w:style>
  <w:style w:type="paragraph" w:styleId="PargrafodaLista">
    <w:name w:val="List Paragraph"/>
    <w:aliases w:val="TÍTULO A1,Titulo 3,Normal List,Celula,Parágrafo Padrão Simples,Marcador 1"/>
    <w:basedOn w:val="Normal"/>
    <w:link w:val="PargrafodaListaChar"/>
    <w:uiPriority w:val="34"/>
    <w:qFormat/>
    <w:rsid w:val="00407969"/>
    <w:pPr>
      <w:numPr>
        <w:numId w:val="29"/>
      </w:numPr>
      <w:contextualSpacing/>
      <w:outlineLvl w:val="0"/>
    </w:pPr>
  </w:style>
  <w:style w:type="paragraph" w:styleId="Corpodetexto">
    <w:name w:val="Body Text"/>
    <w:aliases w:val="Sangria Texto independiente,BT,bt"/>
    <w:basedOn w:val="Normal"/>
    <w:link w:val="CorpodetextoChar"/>
    <w:unhideWhenUsed/>
    <w:rsid w:val="00395BDE"/>
    <w:pPr>
      <w:pBdr>
        <w:left w:val="single" w:sz="4" w:space="4" w:color="C00000"/>
      </w:pBdr>
      <w:spacing w:after="0" w:line="240" w:lineRule="auto"/>
    </w:pPr>
    <w:rPr>
      <w:sz w:val="16"/>
    </w:rPr>
  </w:style>
  <w:style w:type="character" w:customStyle="1" w:styleId="CorpodetextoChar">
    <w:name w:val="Corpo de texto Char"/>
    <w:aliases w:val="Sangria Texto independiente Char,BT Char,bt Char"/>
    <w:basedOn w:val="Fontepargpadro"/>
    <w:link w:val="Corpodetexto"/>
    <w:rsid w:val="00395BDE"/>
    <w:rPr>
      <w:rFonts w:asciiTheme="minorHAnsi" w:hAnsiTheme="minorHAnsi" w:cstheme="minorHAnsi"/>
      <w:sz w:val="16"/>
      <w:szCs w:val="22"/>
    </w:rPr>
  </w:style>
  <w:style w:type="paragraph" w:styleId="Legenda">
    <w:name w:val="caption"/>
    <w:aliases w:val="tabela,figura,legenda,Caption Char,Caption Char Char Char Char,Caption Char Char,gráfico,Legenda Char2,Legenda Char Char1,Char Char1 Char,Legenda Char Char Char,Char Char Char Char,Legenda Char1 Char,Char Char Char1,Legenda Char Char"/>
    <w:basedOn w:val="Normal"/>
    <w:next w:val="Normal"/>
    <w:uiPriority w:val="35"/>
    <w:unhideWhenUsed/>
    <w:qFormat/>
    <w:rsid w:val="00D37783"/>
    <w:pPr>
      <w:spacing w:before="60" w:after="0" w:line="240" w:lineRule="auto"/>
      <w:jc w:val="center"/>
    </w:pPr>
    <w:rPr>
      <w:rFonts w:eastAsiaTheme="minorHAnsi" w:cstheme="minorBidi"/>
      <w:b/>
      <w:bCs/>
      <w:caps/>
      <w:sz w:val="22"/>
      <w:szCs w:val="20"/>
      <w:lang w:val="en-US"/>
    </w:rPr>
  </w:style>
  <w:style w:type="paragraph" w:styleId="Ttulo0">
    <w:name w:val="Title"/>
    <w:aliases w:val="Letra2"/>
    <w:basedOn w:val="Normal"/>
    <w:next w:val="tala"/>
    <w:link w:val="TtuloChar"/>
    <w:qFormat/>
    <w:rsid w:val="003C397D"/>
    <w:pPr>
      <w:widowControl w:val="0"/>
      <w:shd w:val="clear" w:color="auto" w:fill="4F81BD" w:themeFill="accent1"/>
      <w:spacing w:before="240"/>
      <w:jc w:val="center"/>
      <w:outlineLvl w:val="0"/>
    </w:pPr>
    <w:rPr>
      <w:rFonts w:ascii="Arial Negrito" w:hAnsi="Arial Negrito" w:cs="Arial"/>
      <w:b/>
      <w:caps/>
      <w:color w:val="FFFFFF" w:themeColor="background1"/>
      <w:kern w:val="28"/>
      <w:sz w:val="28"/>
      <w:szCs w:val="20"/>
      <w:lang w:eastAsia="es-ES"/>
    </w:rPr>
  </w:style>
  <w:style w:type="character" w:customStyle="1" w:styleId="TtuloChar">
    <w:name w:val="Título Char"/>
    <w:aliases w:val="Letra2 Char"/>
    <w:basedOn w:val="Fontepargpadro"/>
    <w:link w:val="Ttulo0"/>
    <w:rsid w:val="003C397D"/>
    <w:rPr>
      <w:rFonts w:ascii="Arial Negrito" w:hAnsi="Arial Negrito" w:cs="Arial"/>
      <w:b/>
      <w:caps/>
      <w:color w:val="FFFFFF" w:themeColor="background1"/>
      <w:kern w:val="28"/>
      <w:sz w:val="28"/>
      <w:shd w:val="clear" w:color="auto" w:fill="4F81BD" w:themeFill="accent1"/>
      <w:lang w:eastAsia="es-ES"/>
    </w:rPr>
  </w:style>
  <w:style w:type="paragraph" w:styleId="Subttulo">
    <w:name w:val="Subtitle"/>
    <w:aliases w:val="Subtítulo 12"/>
    <w:basedOn w:val="Normal"/>
    <w:link w:val="SubttuloChar"/>
    <w:rsid w:val="007C6D81"/>
    <w:pPr>
      <w:spacing w:after="220"/>
      <w:jc w:val="center"/>
      <w:outlineLvl w:val="0"/>
    </w:pPr>
    <w:rPr>
      <w:rFonts w:ascii="ZapfHumnst BT" w:hAnsi="ZapfHumnst BT" w:cstheme="majorBidi"/>
      <w:b/>
      <w:smallCaps/>
      <w:sz w:val="28"/>
      <w:szCs w:val="20"/>
      <w:lang w:val="es-ES" w:eastAsia="es-ES"/>
    </w:rPr>
  </w:style>
  <w:style w:type="character" w:customStyle="1" w:styleId="SubttuloChar">
    <w:name w:val="Subtítulo Char"/>
    <w:aliases w:val="Subtítulo 12 Char"/>
    <w:basedOn w:val="Fontepargpadro"/>
    <w:link w:val="Subttulo"/>
    <w:rsid w:val="007C6D81"/>
    <w:rPr>
      <w:rFonts w:ascii="ZapfHumnst BT" w:hAnsi="ZapfHumnst BT" w:cstheme="majorBidi"/>
      <w:b/>
      <w:smallCaps/>
      <w:sz w:val="28"/>
    </w:rPr>
  </w:style>
  <w:style w:type="character" w:styleId="Forte">
    <w:name w:val="Strong"/>
    <w:basedOn w:val="Fontepargpadro"/>
    <w:uiPriority w:val="22"/>
    <w:qFormat/>
    <w:rsid w:val="00407969"/>
    <w:rPr>
      <w:b/>
      <w:bCs w:val="0"/>
      <w:color w:val="365F91"/>
    </w:rPr>
  </w:style>
  <w:style w:type="character" w:styleId="nfase">
    <w:name w:val="Emphasis"/>
    <w:basedOn w:val="Fontepargpadro"/>
    <w:uiPriority w:val="2"/>
    <w:rsid w:val="007C6D81"/>
    <w:rPr>
      <w:i/>
      <w:iCs/>
    </w:rPr>
  </w:style>
  <w:style w:type="character" w:styleId="TtulodoLivro">
    <w:name w:val="Book Title"/>
    <w:basedOn w:val="Fontepargpadro"/>
    <w:uiPriority w:val="33"/>
    <w:rsid w:val="007C6D81"/>
    <w:rPr>
      <w:b/>
      <w:bCs/>
      <w:smallCaps/>
      <w:spacing w:val="5"/>
    </w:rPr>
  </w:style>
  <w:style w:type="paragraph" w:customStyle="1" w:styleId="Prrafodelista1">
    <w:name w:val="Párrafo de lista1"/>
    <w:basedOn w:val="Normal"/>
    <w:rsid w:val="00974EDD"/>
    <w:pPr>
      <w:ind w:left="708"/>
      <w:jc w:val="left"/>
    </w:pPr>
    <w:rPr>
      <w:rFonts w:ascii="Times New Roman" w:hAnsi="Times New Roman"/>
      <w:szCs w:val="24"/>
    </w:rPr>
  </w:style>
  <w:style w:type="character" w:customStyle="1" w:styleId="EstiloDeEmail441">
    <w:name w:val="EstiloDeEmail441"/>
    <w:basedOn w:val="Fontepargpadro"/>
    <w:rsid w:val="00974EDD"/>
    <w:rPr>
      <w:rFonts w:ascii="Arial" w:hAnsi="Arial" w:cs="Arial"/>
      <w:color w:val="auto"/>
      <w:sz w:val="20"/>
    </w:rPr>
  </w:style>
  <w:style w:type="paragraph" w:customStyle="1" w:styleId="2-Pie">
    <w:name w:val="2-Pie"/>
    <w:basedOn w:val="Cabealho"/>
    <w:link w:val="2-PieCar"/>
    <w:autoRedefine/>
    <w:rsid w:val="00974EDD"/>
    <w:pPr>
      <w:keepLines w:val="0"/>
      <w:tabs>
        <w:tab w:val="clear" w:pos="4320"/>
        <w:tab w:val="clear" w:pos="8640"/>
      </w:tabs>
      <w:spacing w:before="0"/>
      <w:ind w:right="-108"/>
      <w:jc w:val="center"/>
    </w:pPr>
    <w:rPr>
      <w:rFonts w:ascii="Calibri" w:hAnsi="Calibri"/>
      <w:caps w:val="0"/>
      <w:noProof/>
      <w:color w:val="17365D"/>
      <w:sz w:val="18"/>
      <w:lang w:val="en-US"/>
    </w:rPr>
  </w:style>
  <w:style w:type="character" w:customStyle="1" w:styleId="2-PieCar">
    <w:name w:val="2-Pie Car"/>
    <w:basedOn w:val="CabealhoChar"/>
    <w:link w:val="2-Pie"/>
    <w:rsid w:val="00974EDD"/>
    <w:rPr>
      <w:rFonts w:ascii="Calibri" w:eastAsia="Calibri" w:hAnsi="Calibri" w:cs="Times New Roman"/>
      <w:caps/>
      <w:noProof/>
      <w:color w:val="17365D"/>
      <w:sz w:val="18"/>
      <w:szCs w:val="20"/>
      <w:lang w:val="en-US" w:eastAsia="es-ES"/>
    </w:rPr>
  </w:style>
  <w:style w:type="paragraph" w:styleId="Recuodecorpodetexto">
    <w:name w:val="Body Text Indent"/>
    <w:basedOn w:val="Normal"/>
    <w:link w:val="RecuodecorpodetextoChar"/>
    <w:unhideWhenUsed/>
    <w:rsid w:val="00974EDD"/>
    <w:pPr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974EDD"/>
    <w:rPr>
      <w:rFonts w:ascii="Futura Lt BT" w:eastAsia="Times New Roman" w:hAnsi="Futura Lt BT" w:cs="Times New Roman"/>
      <w:sz w:val="19"/>
      <w:szCs w:val="20"/>
      <w:lang w:val="es-ES" w:eastAsia="es-ES"/>
    </w:rPr>
  </w:style>
  <w:style w:type="paragraph" w:customStyle="1" w:styleId="BodyTextKeep">
    <w:name w:val="Body Text Keep"/>
    <w:basedOn w:val="Corpodetexto"/>
    <w:rsid w:val="00974EDD"/>
    <w:pPr>
      <w:spacing w:before="240"/>
    </w:pPr>
    <w:rPr>
      <w:rFonts w:ascii="Helvetica" w:hAnsi="Helvetica"/>
      <w:lang w:val="es-ES_tradnl"/>
    </w:rPr>
  </w:style>
  <w:style w:type="paragraph" w:styleId="Recuodecorpodetexto2">
    <w:name w:val="Body Text Indent 2"/>
    <w:basedOn w:val="Normal"/>
    <w:link w:val="Recuodecorpodetexto2Char"/>
    <w:unhideWhenUsed/>
    <w:rsid w:val="00974EDD"/>
    <w:pPr>
      <w:spacing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rsid w:val="00974EDD"/>
    <w:rPr>
      <w:rFonts w:ascii="Futura Lt BT" w:eastAsia="Times New Roman" w:hAnsi="Futura Lt BT" w:cs="Times New Roman"/>
      <w:sz w:val="19"/>
      <w:szCs w:val="20"/>
      <w:lang w:val="es-ES" w:eastAsia="es-ES"/>
    </w:rPr>
  </w:style>
  <w:style w:type="paragraph" w:customStyle="1" w:styleId="ttulo">
    <w:name w:val="título"/>
    <w:basedOn w:val="Normal"/>
    <w:next w:val="Normal"/>
    <w:rsid w:val="00974EDD"/>
  </w:style>
  <w:style w:type="character" w:customStyle="1" w:styleId="Corpodetexto2Char">
    <w:name w:val="Corpo de texto 2 Char"/>
    <w:basedOn w:val="Fontepargpadro"/>
    <w:link w:val="Corpodetexto2"/>
    <w:rsid w:val="00974EDD"/>
    <w:rPr>
      <w:rFonts w:ascii="Times" w:hAnsi="Times"/>
      <w:sz w:val="28"/>
      <w:lang w:val="es-ES" w:eastAsia="es-ES"/>
    </w:rPr>
  </w:style>
  <w:style w:type="paragraph" w:styleId="Corpodetexto2">
    <w:name w:val="Body Text 2"/>
    <w:basedOn w:val="Normal"/>
    <w:link w:val="Corpodetexto2Char"/>
    <w:rsid w:val="00974EDD"/>
    <w:pPr>
      <w:spacing w:line="264" w:lineRule="auto"/>
    </w:pPr>
    <w:rPr>
      <w:rFonts w:ascii="Times" w:eastAsiaTheme="minorHAnsi" w:hAnsi="Times" w:cstheme="minorBidi"/>
      <w:sz w:val="28"/>
    </w:rPr>
  </w:style>
  <w:style w:type="character" w:customStyle="1" w:styleId="BodyText2Char1">
    <w:name w:val="Body Text 2 Char1"/>
    <w:basedOn w:val="Fontepargpadro"/>
    <w:uiPriority w:val="99"/>
    <w:semiHidden/>
    <w:rsid w:val="00974EDD"/>
    <w:rPr>
      <w:rFonts w:ascii="Futura Lt BT" w:eastAsia="Times New Roman" w:hAnsi="Futura Lt BT" w:cs="Times New Roman"/>
      <w:sz w:val="19"/>
      <w:szCs w:val="20"/>
      <w:lang w:val="es-ES" w:eastAsia="es-ES"/>
    </w:rPr>
  </w:style>
  <w:style w:type="paragraph" w:customStyle="1" w:styleId="Picture">
    <w:name w:val="Picture"/>
    <w:basedOn w:val="Normal"/>
    <w:next w:val="Legenda"/>
    <w:rsid w:val="00974EDD"/>
    <w:pPr>
      <w:keepNext/>
      <w:ind w:left="1080"/>
    </w:pPr>
    <w:rPr>
      <w:rFonts w:ascii="Tahoma" w:hAnsi="Tahoma"/>
      <w:spacing w:val="-5"/>
    </w:rPr>
  </w:style>
  <w:style w:type="character" w:styleId="Hyperlink">
    <w:name w:val="Hyperlink"/>
    <w:basedOn w:val="Fontepargpadro"/>
    <w:uiPriority w:val="99"/>
    <w:rsid w:val="006D4F8A"/>
    <w:rPr>
      <w:noProof/>
      <w:color w:val="0000FF"/>
      <w:u w:val="single"/>
    </w:rPr>
  </w:style>
  <w:style w:type="character" w:customStyle="1" w:styleId="Corpodetexto3Char">
    <w:name w:val="Corpo de texto 3 Char"/>
    <w:basedOn w:val="Fontepargpadro"/>
    <w:link w:val="Corpodetexto3"/>
    <w:rsid w:val="00974EDD"/>
    <w:rPr>
      <w:rFonts w:ascii="Helvetica" w:hAnsi="Helvetica"/>
      <w:lang w:val="es-ES" w:eastAsia="es-ES"/>
    </w:rPr>
  </w:style>
  <w:style w:type="paragraph" w:styleId="Corpodetexto3">
    <w:name w:val="Body Text 3"/>
    <w:basedOn w:val="Normal"/>
    <w:link w:val="Corpodetexto3Char"/>
    <w:rsid w:val="00974EDD"/>
    <w:pPr>
      <w:spacing w:line="264" w:lineRule="auto"/>
    </w:pPr>
    <w:rPr>
      <w:rFonts w:ascii="Helvetica" w:eastAsiaTheme="minorHAnsi" w:hAnsi="Helvetica" w:cstheme="minorBidi"/>
    </w:rPr>
  </w:style>
  <w:style w:type="character" w:customStyle="1" w:styleId="BodyText3Char1">
    <w:name w:val="Body Text 3 Char1"/>
    <w:basedOn w:val="Fontepargpadro"/>
    <w:uiPriority w:val="99"/>
    <w:semiHidden/>
    <w:rsid w:val="00974EDD"/>
    <w:rPr>
      <w:rFonts w:ascii="Futura Lt BT" w:eastAsia="Times New Roman" w:hAnsi="Futura Lt BT" w:cs="Times New Roman"/>
      <w:sz w:val="16"/>
      <w:szCs w:val="16"/>
      <w:lang w:val="es-ES" w:eastAsia="es-ES"/>
    </w:rPr>
  </w:style>
  <w:style w:type="paragraph" w:customStyle="1" w:styleId="ttulo20">
    <w:name w:val="título 2"/>
    <w:basedOn w:val="Normal"/>
    <w:next w:val="Normal"/>
    <w:rsid w:val="00974EDD"/>
    <w:rPr>
      <w:b/>
    </w:rPr>
  </w:style>
  <w:style w:type="paragraph" w:customStyle="1" w:styleId="HeaderBase">
    <w:name w:val="Header Base"/>
    <w:basedOn w:val="Normal"/>
    <w:rsid w:val="00974EDD"/>
    <w:pPr>
      <w:keepLines/>
      <w:tabs>
        <w:tab w:val="center" w:pos="4320"/>
        <w:tab w:val="right" w:pos="8640"/>
      </w:tabs>
      <w:spacing w:before="240" w:line="190" w:lineRule="atLeast"/>
    </w:pPr>
    <w:rPr>
      <w:rFonts w:ascii="Helvetica" w:hAnsi="Helvetica"/>
      <w:caps/>
      <w:sz w:val="15"/>
    </w:rPr>
  </w:style>
  <w:style w:type="character" w:customStyle="1" w:styleId="TextodenotaderodapChar">
    <w:name w:val="Texto de nota de rodapé Char"/>
    <w:aliases w:val="Texto de rodapé Char,nota_rodapé Char,nota de rodapé Char"/>
    <w:basedOn w:val="Fontepargpadro"/>
    <w:link w:val="Textodenotaderodap"/>
    <w:uiPriority w:val="99"/>
    <w:rsid w:val="00974EDD"/>
    <w:rPr>
      <w:rFonts w:ascii="Helvetica" w:hAnsi="Helvetica"/>
      <w:sz w:val="16"/>
      <w:lang w:val="es-ES" w:eastAsia="es-ES"/>
    </w:rPr>
  </w:style>
  <w:style w:type="paragraph" w:styleId="Textodenotaderodap">
    <w:name w:val="footnote text"/>
    <w:aliases w:val="Texto de rodapé,nota_rodapé,nota de rodapé"/>
    <w:basedOn w:val="Normal"/>
    <w:link w:val="TextodenotaderodapChar"/>
    <w:rsid w:val="00974EDD"/>
    <w:pPr>
      <w:spacing w:after="60"/>
    </w:pPr>
    <w:rPr>
      <w:rFonts w:ascii="Helvetica" w:eastAsiaTheme="minorHAnsi" w:hAnsi="Helvetica" w:cstheme="minorBidi"/>
      <w:sz w:val="16"/>
    </w:rPr>
  </w:style>
  <w:style w:type="character" w:customStyle="1" w:styleId="FootnoteTextChar1">
    <w:name w:val="Footnote Text Char1"/>
    <w:basedOn w:val="Fontepargpadro"/>
    <w:uiPriority w:val="99"/>
    <w:semiHidden/>
    <w:rsid w:val="00974EDD"/>
    <w:rPr>
      <w:rFonts w:ascii="Futura Lt BT" w:eastAsia="Times New Roman" w:hAnsi="Futura Lt BT" w:cs="Times New Roman"/>
      <w:sz w:val="20"/>
      <w:szCs w:val="20"/>
      <w:lang w:val="es-ES" w:eastAsia="es-ES"/>
    </w:rPr>
  </w:style>
  <w:style w:type="paragraph" w:styleId="Commarcadores0">
    <w:name w:val="List Bullet"/>
    <w:basedOn w:val="Normal"/>
    <w:uiPriority w:val="99"/>
    <w:rsid w:val="005F59DD"/>
    <w:pPr>
      <w:numPr>
        <w:numId w:val="33"/>
      </w:numPr>
    </w:pPr>
    <w:rPr>
      <w:b/>
      <w:i/>
      <w:szCs w:val="24"/>
    </w:rPr>
  </w:style>
  <w:style w:type="character" w:customStyle="1" w:styleId="Recuodecorpodetexto3Char">
    <w:name w:val="Recuo de corpo de texto 3 Char"/>
    <w:basedOn w:val="Fontepargpadro"/>
    <w:link w:val="Recuodecorpodetexto3"/>
    <w:rsid w:val="00974EDD"/>
    <w:rPr>
      <w:rFonts w:ascii="Helvetica" w:hAnsi="Helvetica"/>
      <w:color w:val="FFFF00"/>
      <w:lang w:val="es-ES_tradnl" w:eastAsia="es-ES"/>
    </w:rPr>
  </w:style>
  <w:style w:type="paragraph" w:styleId="Recuodecorpodetexto3">
    <w:name w:val="Body Text Indent 3"/>
    <w:basedOn w:val="Normal"/>
    <w:link w:val="Recuodecorpodetexto3Char"/>
    <w:rsid w:val="00974EDD"/>
    <w:pPr>
      <w:spacing w:line="480" w:lineRule="auto"/>
    </w:pPr>
    <w:rPr>
      <w:rFonts w:ascii="Helvetica" w:eastAsiaTheme="minorHAnsi" w:hAnsi="Helvetica" w:cstheme="minorBidi"/>
      <w:color w:val="FFFF00"/>
      <w:lang w:val="es-ES_tradnl"/>
    </w:rPr>
  </w:style>
  <w:style w:type="character" w:customStyle="1" w:styleId="BodyTextIndent3Char1">
    <w:name w:val="Body Text Indent 3 Char1"/>
    <w:basedOn w:val="Fontepargpadro"/>
    <w:uiPriority w:val="99"/>
    <w:semiHidden/>
    <w:rsid w:val="00974EDD"/>
    <w:rPr>
      <w:rFonts w:ascii="Futura Lt BT" w:eastAsia="Times New Roman" w:hAnsi="Futura Lt BT" w:cs="Times New Roman"/>
      <w:sz w:val="16"/>
      <w:szCs w:val="16"/>
      <w:lang w:val="es-ES" w:eastAsia="es-ES"/>
    </w:rPr>
  </w:style>
  <w:style w:type="paragraph" w:customStyle="1" w:styleId="BlockQuotation">
    <w:name w:val="Block Quotation"/>
    <w:basedOn w:val="Normal"/>
    <w:rsid w:val="00974EDD"/>
    <w:pPr>
      <w:pBdr>
        <w:top w:val="single" w:sz="12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line="220" w:lineRule="atLeast"/>
      <w:ind w:left="1368" w:right="240"/>
    </w:pPr>
    <w:rPr>
      <w:rFonts w:ascii="Arial Narrow" w:hAnsi="Arial Narrow"/>
    </w:rPr>
  </w:style>
  <w:style w:type="paragraph" w:customStyle="1" w:styleId="Bullet2">
    <w:name w:val="Bullet 2"/>
    <w:basedOn w:val="Normal"/>
    <w:autoRedefine/>
    <w:rsid w:val="00974EDD"/>
    <w:pPr>
      <w:widowControl w:val="0"/>
      <w:spacing w:before="240"/>
    </w:pPr>
    <w:rPr>
      <w:rFonts w:ascii="Helvetica" w:hAnsi="Helvetica"/>
      <w:sz w:val="21"/>
    </w:rPr>
  </w:style>
  <w:style w:type="paragraph" w:customStyle="1" w:styleId="Bullet3">
    <w:name w:val="Bullet 3"/>
    <w:basedOn w:val="Normal"/>
    <w:next w:val="Normal"/>
    <w:autoRedefine/>
    <w:rsid w:val="00974EDD"/>
    <w:pPr>
      <w:widowControl w:val="0"/>
      <w:numPr>
        <w:numId w:val="1"/>
      </w:numPr>
      <w:spacing w:before="240"/>
    </w:pPr>
    <w:rPr>
      <w:sz w:val="21"/>
    </w:rPr>
  </w:style>
  <w:style w:type="paragraph" w:customStyle="1" w:styleId="ChapterSubtitle">
    <w:name w:val="Chapter Subtitle"/>
    <w:basedOn w:val="Subttulo"/>
    <w:rsid w:val="00974EDD"/>
    <w:rPr>
      <w:caps/>
    </w:rPr>
  </w:style>
  <w:style w:type="paragraph" w:customStyle="1" w:styleId="ChapterTitle">
    <w:name w:val="Chapter Title"/>
    <w:basedOn w:val="Normal"/>
    <w:rsid w:val="00974EDD"/>
    <w:pPr>
      <w:spacing w:before="240" w:line="660" w:lineRule="exact"/>
      <w:jc w:val="center"/>
    </w:pPr>
    <w:rPr>
      <w:rFonts w:ascii="Arial Black" w:hAnsi="Arial Black"/>
      <w:color w:val="FFFFFF"/>
      <w:spacing w:val="-40"/>
      <w:sz w:val="84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974EDD"/>
    <w:rPr>
      <w:rFonts w:ascii="Helvetica" w:hAnsi="Helvetica"/>
      <w:lang w:val="es-ES" w:eastAsia="es-ES"/>
    </w:rPr>
  </w:style>
  <w:style w:type="paragraph" w:styleId="Textodecomentrio">
    <w:name w:val="annotation text"/>
    <w:basedOn w:val="Normal"/>
    <w:link w:val="TextodecomentrioChar"/>
    <w:uiPriority w:val="99"/>
    <w:rsid w:val="00974EDD"/>
    <w:rPr>
      <w:rFonts w:ascii="Helvetica" w:eastAsiaTheme="minorHAnsi" w:hAnsi="Helvetica" w:cstheme="minorBidi"/>
    </w:rPr>
  </w:style>
  <w:style w:type="character" w:customStyle="1" w:styleId="CommentTextChar1">
    <w:name w:val="Comment Text Char1"/>
    <w:basedOn w:val="Fontepargpadro"/>
    <w:uiPriority w:val="99"/>
    <w:semiHidden/>
    <w:rsid w:val="00974EDD"/>
    <w:rPr>
      <w:rFonts w:ascii="Futura Lt BT" w:eastAsia="Times New Roman" w:hAnsi="Futura Lt BT" w:cs="Times New Roman"/>
      <w:sz w:val="20"/>
      <w:szCs w:val="20"/>
      <w:lang w:val="es-ES" w:eastAsia="es-ES"/>
    </w:rPr>
  </w:style>
  <w:style w:type="paragraph" w:customStyle="1" w:styleId="CompanyName">
    <w:name w:val="Company Name"/>
    <w:basedOn w:val="Normal"/>
    <w:rsid w:val="00974EDD"/>
    <w:pPr>
      <w:keepNext/>
      <w:keepLines/>
      <w:spacing w:before="240" w:line="220" w:lineRule="atLeast"/>
    </w:pPr>
    <w:rPr>
      <w:rFonts w:ascii="Arial Black" w:hAnsi="Arial Black"/>
      <w:spacing w:val="-25"/>
      <w:kern w:val="28"/>
      <w:sz w:val="32"/>
    </w:rPr>
  </w:style>
  <w:style w:type="paragraph" w:customStyle="1" w:styleId="TitleCover">
    <w:name w:val="Title Cover"/>
    <w:basedOn w:val="Normal"/>
    <w:next w:val="Normal"/>
    <w:rsid w:val="00974EDD"/>
    <w:pPr>
      <w:keepNext/>
      <w:keepLines/>
      <w:pBdr>
        <w:top w:val="single" w:sz="12" w:space="31" w:color="auto"/>
        <w:left w:val="single" w:sz="12" w:space="4" w:color="auto"/>
        <w:bottom w:val="single" w:sz="12" w:space="1" w:color="auto"/>
        <w:right w:val="single" w:sz="12" w:space="4" w:color="auto"/>
      </w:pBdr>
      <w:tabs>
        <w:tab w:val="left" w:pos="-187"/>
      </w:tabs>
    </w:pPr>
    <w:rPr>
      <w:rFonts w:ascii="Helvetica-Narrow" w:hAnsi="Helvetica-Narrow"/>
      <w:b/>
      <w:bCs/>
      <w:color w:val="0000FF"/>
      <w:kern w:val="28"/>
      <w:sz w:val="48"/>
    </w:rPr>
  </w:style>
  <w:style w:type="paragraph" w:customStyle="1" w:styleId="DocumentLabel">
    <w:name w:val="Document Label"/>
    <w:basedOn w:val="TitleCover"/>
    <w:rsid w:val="00974EDD"/>
    <w:rPr>
      <w:bCs w:val="0"/>
    </w:rPr>
  </w:style>
  <w:style w:type="character" w:customStyle="1" w:styleId="MapadoDocumentoChar">
    <w:name w:val="Mapa do Documento Char"/>
    <w:basedOn w:val="Fontepargpadro"/>
    <w:link w:val="MapadoDocumento"/>
    <w:rsid w:val="00974EDD"/>
    <w:rPr>
      <w:rFonts w:ascii="Helvetica" w:hAnsi="Helvetica"/>
      <w:shd w:val="clear" w:color="auto" w:fill="000080"/>
      <w:lang w:val="es-ES" w:eastAsia="es-ES"/>
    </w:rPr>
  </w:style>
  <w:style w:type="paragraph" w:styleId="MapadoDocumento">
    <w:name w:val="Document Map"/>
    <w:basedOn w:val="Normal"/>
    <w:link w:val="MapadoDocumentoChar"/>
    <w:semiHidden/>
    <w:rsid w:val="00974EDD"/>
    <w:pPr>
      <w:shd w:val="clear" w:color="auto" w:fill="000080"/>
      <w:spacing w:before="240"/>
    </w:pPr>
    <w:rPr>
      <w:rFonts w:ascii="Helvetica" w:eastAsiaTheme="minorHAnsi" w:hAnsi="Helvetica" w:cstheme="minorBidi"/>
    </w:rPr>
  </w:style>
  <w:style w:type="character" w:customStyle="1" w:styleId="DocumentMapChar1">
    <w:name w:val="Document Map Char1"/>
    <w:basedOn w:val="Fontepargpadro"/>
    <w:uiPriority w:val="99"/>
    <w:semiHidden/>
    <w:rsid w:val="00974EDD"/>
    <w:rPr>
      <w:rFonts w:ascii="Tahoma" w:eastAsia="Times New Roman" w:hAnsi="Tahoma" w:cs="Tahoma"/>
      <w:sz w:val="16"/>
      <w:szCs w:val="16"/>
      <w:lang w:val="es-ES" w:eastAsia="es-ES"/>
    </w:rPr>
  </w:style>
  <w:style w:type="paragraph" w:styleId="Textodenotadefim">
    <w:name w:val="endnote text"/>
    <w:basedOn w:val="Normal"/>
    <w:link w:val="TextodenotadefimChar"/>
    <w:rsid w:val="00974EDD"/>
    <w:rPr>
      <w:rFonts w:ascii="Helvetica" w:hAnsi="Helvetica"/>
    </w:rPr>
  </w:style>
  <w:style w:type="character" w:customStyle="1" w:styleId="TextodenotadefimChar">
    <w:name w:val="Texto de nota de fim Char"/>
    <w:basedOn w:val="Fontepargpadro"/>
    <w:link w:val="Textodenotadefim"/>
    <w:rsid w:val="00974EDD"/>
    <w:rPr>
      <w:rFonts w:ascii="Helvetica" w:eastAsia="Times New Roman" w:hAnsi="Helvetica" w:cs="Times New Roman"/>
      <w:sz w:val="20"/>
      <w:szCs w:val="20"/>
      <w:lang w:val="es-ES" w:eastAsia="es-ES"/>
    </w:rPr>
  </w:style>
  <w:style w:type="paragraph" w:customStyle="1" w:styleId="Estilo2">
    <w:name w:val="Estilo2"/>
    <w:basedOn w:val="Normal"/>
    <w:link w:val="Estilo2Char"/>
    <w:qFormat/>
    <w:rsid w:val="00974EDD"/>
    <w:pPr>
      <w:spacing w:before="240"/>
      <w:ind w:left="340"/>
    </w:pPr>
    <w:rPr>
      <w:rFonts w:ascii="Helvetica" w:hAnsi="Helvetica"/>
    </w:rPr>
  </w:style>
  <w:style w:type="paragraph" w:customStyle="1" w:styleId="Estilo3">
    <w:name w:val="Estilo3"/>
    <w:basedOn w:val="Normal"/>
    <w:link w:val="Estilo3Char"/>
    <w:qFormat/>
    <w:rsid w:val="00974EDD"/>
    <w:pPr>
      <w:numPr>
        <w:numId w:val="2"/>
      </w:numPr>
      <w:spacing w:before="60" w:after="60"/>
    </w:pPr>
    <w:rPr>
      <w:rFonts w:ascii="Helvetica" w:hAnsi="Helvetica"/>
    </w:rPr>
  </w:style>
  <w:style w:type="paragraph" w:customStyle="1" w:styleId="Estilo4">
    <w:name w:val="Estilo4"/>
    <w:basedOn w:val="Estilo3"/>
    <w:link w:val="Estilo4Char"/>
    <w:qFormat/>
    <w:rsid w:val="00974EDD"/>
    <w:pPr>
      <w:numPr>
        <w:numId w:val="3"/>
      </w:numPr>
      <w:tabs>
        <w:tab w:val="clear" w:pos="360"/>
        <w:tab w:val="left" w:pos="340"/>
      </w:tabs>
      <w:ind w:left="340" w:hanging="340"/>
    </w:pPr>
  </w:style>
  <w:style w:type="paragraph" w:customStyle="1" w:styleId="Estilo5">
    <w:name w:val="Estilo5"/>
    <w:basedOn w:val="Estilo3"/>
    <w:rsid w:val="00974EDD"/>
    <w:pPr>
      <w:numPr>
        <w:numId w:val="0"/>
      </w:numPr>
    </w:pPr>
  </w:style>
  <w:style w:type="paragraph" w:customStyle="1" w:styleId="font10">
    <w:name w:val="font10"/>
    <w:basedOn w:val="Normal"/>
    <w:rsid w:val="00974EDD"/>
    <w:pPr>
      <w:spacing w:before="100" w:beforeAutospacing="1" w:after="100" w:afterAutospacing="1"/>
    </w:pPr>
    <w:rPr>
      <w:rFonts w:eastAsia="Arial Unicode MS"/>
      <w:i/>
      <w:iCs/>
      <w:sz w:val="16"/>
      <w:szCs w:val="16"/>
    </w:rPr>
  </w:style>
  <w:style w:type="paragraph" w:customStyle="1" w:styleId="FooterEven">
    <w:name w:val="Footer Even"/>
    <w:basedOn w:val="Rodap"/>
    <w:rsid w:val="00974EDD"/>
    <w:pPr>
      <w:pBdr>
        <w:top w:val="single" w:sz="6" w:space="2" w:color="auto"/>
      </w:pBdr>
      <w:tabs>
        <w:tab w:val="clear" w:pos="4513"/>
        <w:tab w:val="clear" w:pos="9026"/>
      </w:tabs>
      <w:spacing w:before="600"/>
    </w:pPr>
    <w:rPr>
      <w:rFonts w:ascii="Helvetica" w:hAnsi="Helvetica"/>
      <w:sz w:val="18"/>
    </w:rPr>
  </w:style>
  <w:style w:type="paragraph" w:customStyle="1" w:styleId="FooterFirst">
    <w:name w:val="Footer First"/>
    <w:basedOn w:val="Rodap"/>
    <w:rsid w:val="00974EDD"/>
    <w:pPr>
      <w:pBdr>
        <w:top w:val="single" w:sz="6" w:space="2" w:color="auto"/>
      </w:pBdr>
      <w:tabs>
        <w:tab w:val="clear" w:pos="4513"/>
        <w:tab w:val="clear" w:pos="9026"/>
      </w:tabs>
      <w:spacing w:before="600"/>
    </w:pPr>
    <w:rPr>
      <w:rFonts w:ascii="Helvetica" w:hAnsi="Helvetica"/>
      <w:sz w:val="18"/>
    </w:rPr>
  </w:style>
  <w:style w:type="paragraph" w:customStyle="1" w:styleId="FooterOdd">
    <w:name w:val="Footer Odd"/>
    <w:basedOn w:val="Rodap"/>
    <w:rsid w:val="00974EDD"/>
    <w:pPr>
      <w:pBdr>
        <w:top w:val="single" w:sz="6" w:space="2" w:color="auto"/>
      </w:pBdr>
      <w:tabs>
        <w:tab w:val="clear" w:pos="4513"/>
        <w:tab w:val="clear" w:pos="9026"/>
      </w:tabs>
      <w:spacing w:before="600"/>
    </w:pPr>
    <w:rPr>
      <w:rFonts w:ascii="Helvetica" w:hAnsi="Helvetica"/>
      <w:sz w:val="18"/>
    </w:rPr>
  </w:style>
  <w:style w:type="character" w:styleId="Refdenotaderodap">
    <w:name w:val="footnote reference"/>
    <w:aliases w:val="Referência a notas de rodapé"/>
    <w:basedOn w:val="Fontepargpadro"/>
    <w:rsid w:val="00974EDD"/>
    <w:rPr>
      <w:vertAlign w:val="superscript"/>
    </w:rPr>
  </w:style>
  <w:style w:type="paragraph" w:customStyle="1" w:styleId="H5">
    <w:name w:val="H5"/>
    <w:basedOn w:val="Normal"/>
    <w:next w:val="Normal"/>
    <w:rsid w:val="00974EDD"/>
    <w:pPr>
      <w:keepNext/>
      <w:widowControl w:val="0"/>
      <w:spacing w:before="100" w:after="100"/>
      <w:outlineLvl w:val="5"/>
    </w:pPr>
    <w:rPr>
      <w:rFonts w:ascii="Helvetica" w:hAnsi="Helvetica"/>
      <w:b/>
      <w:snapToGrid w:val="0"/>
      <w:lang w:val="en-US"/>
    </w:rPr>
  </w:style>
  <w:style w:type="paragraph" w:customStyle="1" w:styleId="HeaderEven">
    <w:name w:val="Header Even"/>
    <w:basedOn w:val="Cabealho"/>
    <w:rsid w:val="00974EDD"/>
    <w:pPr>
      <w:pBdr>
        <w:bottom w:val="single" w:sz="6" w:space="1" w:color="auto"/>
      </w:pBdr>
      <w:spacing w:after="600"/>
    </w:pPr>
  </w:style>
  <w:style w:type="paragraph" w:customStyle="1" w:styleId="HeaderFirst">
    <w:name w:val="Header First"/>
    <w:basedOn w:val="Cabealho"/>
    <w:rsid w:val="00974EDD"/>
    <w:pPr>
      <w:pBdr>
        <w:top w:val="single" w:sz="6" w:space="2" w:color="auto"/>
      </w:pBdr>
      <w:jc w:val="right"/>
    </w:pPr>
  </w:style>
  <w:style w:type="paragraph" w:customStyle="1" w:styleId="HeaderOdd">
    <w:name w:val="Header Odd"/>
    <w:basedOn w:val="Cabealho"/>
    <w:rsid w:val="00974EDD"/>
    <w:pPr>
      <w:pBdr>
        <w:bottom w:val="single" w:sz="6" w:space="1" w:color="auto"/>
      </w:pBdr>
      <w:spacing w:after="600"/>
    </w:pPr>
  </w:style>
  <w:style w:type="character" w:customStyle="1" w:styleId="Lead-inEmphasis">
    <w:name w:val="Lead-in Emphasis"/>
    <w:rsid w:val="00974EDD"/>
    <w:rPr>
      <w:rFonts w:ascii="Arial Black" w:hAnsi="Arial Black"/>
      <w:spacing w:val="-4"/>
      <w:sz w:val="18"/>
    </w:rPr>
  </w:style>
  <w:style w:type="paragraph" w:styleId="Numerada">
    <w:name w:val="List Number"/>
    <w:basedOn w:val="Normal"/>
    <w:uiPriority w:val="99"/>
    <w:rsid w:val="003436AD"/>
    <w:pPr>
      <w:widowControl w:val="0"/>
      <w:numPr>
        <w:numId w:val="4"/>
      </w:numPr>
      <w:tabs>
        <w:tab w:val="clear" w:pos="360"/>
        <w:tab w:val="left" w:pos="567"/>
      </w:tabs>
      <w:spacing w:before="240" w:line="300" w:lineRule="exact"/>
      <w:ind w:left="1134" w:hanging="567"/>
    </w:pPr>
    <w:rPr>
      <w:b/>
      <w:sz w:val="21"/>
    </w:rPr>
  </w:style>
  <w:style w:type="character" w:customStyle="1" w:styleId="CabealhodamensagemChar">
    <w:name w:val="Cabeçalho da mensagem Char"/>
    <w:basedOn w:val="Fontepargpadro"/>
    <w:link w:val="Cabealhodamensagem"/>
    <w:rsid w:val="00407969"/>
    <w:rPr>
      <w:rFonts w:asciiTheme="minorHAnsi" w:eastAsiaTheme="minorHAnsi" w:hAnsiTheme="minorHAnsi" w:cstheme="majorHAnsi"/>
      <w:sz w:val="16"/>
      <w:szCs w:val="24"/>
      <w:lang w:val="en-GB" w:eastAsia="pt-BR"/>
    </w:rPr>
  </w:style>
  <w:style w:type="paragraph" w:styleId="Cabealhodamensagem">
    <w:name w:val="Message Header"/>
    <w:basedOn w:val="Normal"/>
    <w:link w:val="CabealhodamensagemChar"/>
    <w:autoRedefine/>
    <w:qFormat/>
    <w:rsid w:val="00407969"/>
    <w:pPr>
      <w:spacing w:after="0"/>
      <w:jc w:val="right"/>
      <w:outlineLvl w:val="0"/>
    </w:pPr>
    <w:rPr>
      <w:rFonts w:eastAsiaTheme="minorHAnsi" w:cstheme="majorHAnsi"/>
      <w:sz w:val="16"/>
      <w:szCs w:val="24"/>
      <w:lang w:val="en-GB" w:eastAsia="pt-BR"/>
    </w:rPr>
  </w:style>
  <w:style w:type="character" w:customStyle="1" w:styleId="MessageHeaderChar1">
    <w:name w:val="Message Header Char1"/>
    <w:basedOn w:val="Fontepargpadro"/>
    <w:uiPriority w:val="99"/>
    <w:semiHidden/>
    <w:rsid w:val="00974EDD"/>
    <w:rPr>
      <w:rFonts w:asciiTheme="majorHAnsi" w:eastAsiaTheme="majorEastAsia" w:hAnsiTheme="majorHAnsi" w:cstheme="majorBidi"/>
      <w:sz w:val="24"/>
      <w:szCs w:val="24"/>
      <w:shd w:val="pct20" w:color="auto" w:fill="auto"/>
      <w:lang w:val="es-ES" w:eastAsia="es-ES"/>
    </w:rPr>
  </w:style>
  <w:style w:type="paragraph" w:styleId="NormalWeb">
    <w:name w:val="Normal (Web)"/>
    <w:basedOn w:val="Normal"/>
    <w:uiPriority w:val="99"/>
    <w:rsid w:val="000A5EEA"/>
    <w:pPr>
      <w:spacing w:before="100" w:beforeAutospacing="1" w:after="100" w:afterAutospacing="1"/>
      <w:jc w:val="left"/>
    </w:pPr>
    <w:rPr>
      <w:rFonts w:eastAsia="Arial Unicode MS" w:cs="Arial Unicode MS"/>
      <w:sz w:val="20"/>
      <w:szCs w:val="24"/>
    </w:rPr>
  </w:style>
  <w:style w:type="paragraph" w:customStyle="1" w:styleId="normaltab">
    <w:name w:val="normal tab"/>
    <w:basedOn w:val="Normal"/>
    <w:autoRedefine/>
    <w:rsid w:val="00974EDD"/>
    <w:pPr>
      <w:numPr>
        <w:numId w:val="5"/>
      </w:numPr>
    </w:pPr>
    <w:rPr>
      <w:rFonts w:ascii="Helvetica" w:hAnsi="Helvetica"/>
    </w:rPr>
  </w:style>
  <w:style w:type="paragraph" w:customStyle="1" w:styleId="PartLabel">
    <w:name w:val="Part Label"/>
    <w:basedOn w:val="Normal"/>
    <w:rsid w:val="00974EDD"/>
    <w:pPr>
      <w:shd w:val="solid" w:color="auto" w:fill="auto"/>
      <w:spacing w:line="360" w:lineRule="exact"/>
      <w:jc w:val="center"/>
    </w:pPr>
    <w:rPr>
      <w:rFonts w:ascii="Helvetica" w:hAnsi="Helvetica"/>
      <w:color w:val="FFFFFF"/>
      <w:spacing w:val="-16"/>
      <w:sz w:val="26"/>
    </w:rPr>
  </w:style>
  <w:style w:type="paragraph" w:customStyle="1" w:styleId="PartSubtitle">
    <w:name w:val="Part Subtitle"/>
    <w:basedOn w:val="Normal"/>
    <w:next w:val="Corpodetexto"/>
    <w:rsid w:val="00974EDD"/>
    <w:pPr>
      <w:keepNext/>
      <w:spacing w:before="360"/>
    </w:pPr>
    <w:rPr>
      <w:rFonts w:ascii="Helvetica" w:hAnsi="Helvetica"/>
      <w:i/>
      <w:kern w:val="28"/>
      <w:sz w:val="26"/>
    </w:rPr>
  </w:style>
  <w:style w:type="paragraph" w:customStyle="1" w:styleId="PartTitle">
    <w:name w:val="Part Title"/>
    <w:basedOn w:val="Normal"/>
    <w:rsid w:val="00974EDD"/>
    <w:pPr>
      <w:shd w:val="solid" w:color="auto" w:fill="auto"/>
      <w:spacing w:line="660" w:lineRule="exact"/>
      <w:jc w:val="center"/>
    </w:pPr>
    <w:rPr>
      <w:rFonts w:ascii="Arial Black" w:hAnsi="Arial Black"/>
      <w:color w:val="FFFFFF"/>
      <w:spacing w:val="-40"/>
      <w:sz w:val="84"/>
    </w:rPr>
  </w:style>
  <w:style w:type="character" w:customStyle="1" w:styleId="EstiloDeEmail1091">
    <w:name w:val="EstiloDeEmail1091"/>
    <w:basedOn w:val="Fontepargpadro"/>
    <w:rsid w:val="00974EDD"/>
    <w:rPr>
      <w:rFonts w:ascii="Arial" w:hAnsi="Arial" w:cs="Arial"/>
      <w:color w:val="auto"/>
      <w:sz w:val="20"/>
    </w:rPr>
  </w:style>
  <w:style w:type="character" w:customStyle="1" w:styleId="EstiloDeEmail1101">
    <w:name w:val="EstiloDeEmail1101"/>
    <w:basedOn w:val="Fontepargpadro"/>
    <w:rsid w:val="00974EDD"/>
    <w:rPr>
      <w:rFonts w:ascii="Arial" w:hAnsi="Arial" w:cs="Arial"/>
      <w:color w:val="auto"/>
      <w:sz w:val="20"/>
    </w:rPr>
  </w:style>
  <w:style w:type="character" w:customStyle="1" w:styleId="TextosemFormataoChar">
    <w:name w:val="Texto sem Formatação Char"/>
    <w:basedOn w:val="Fontepargpadro"/>
    <w:link w:val="TextosemFormatao"/>
    <w:rsid w:val="00974EDD"/>
    <w:rPr>
      <w:rFonts w:ascii="Courier New" w:hAnsi="Courier New"/>
    </w:rPr>
  </w:style>
  <w:style w:type="paragraph" w:styleId="TextosemFormatao">
    <w:name w:val="Plain Text"/>
    <w:basedOn w:val="Normal"/>
    <w:link w:val="TextosemFormataoChar"/>
    <w:rsid w:val="00974EDD"/>
    <w:pPr>
      <w:jc w:val="left"/>
    </w:pPr>
    <w:rPr>
      <w:rFonts w:ascii="Courier New" w:eastAsiaTheme="minorHAnsi" w:hAnsi="Courier New" w:cstheme="minorBidi"/>
    </w:rPr>
  </w:style>
  <w:style w:type="character" w:customStyle="1" w:styleId="PlainTextChar1">
    <w:name w:val="Plain Text Char1"/>
    <w:basedOn w:val="Fontepargpadro"/>
    <w:uiPriority w:val="99"/>
    <w:semiHidden/>
    <w:rsid w:val="00974EDD"/>
    <w:rPr>
      <w:rFonts w:ascii="Consolas" w:eastAsia="Times New Roman" w:hAnsi="Consolas" w:cs="Times New Roman"/>
      <w:sz w:val="21"/>
      <w:szCs w:val="21"/>
      <w:lang w:val="es-ES" w:eastAsia="es-ES"/>
    </w:rPr>
  </w:style>
  <w:style w:type="paragraph" w:customStyle="1" w:styleId="ReturnAddress">
    <w:name w:val="Return Address"/>
    <w:basedOn w:val="Normal"/>
    <w:rsid w:val="00974EDD"/>
    <w:pPr>
      <w:keepLines/>
      <w:framePr w:w="5160" w:h="840" w:wrap="notBeside" w:vAnchor="page" w:hAnchor="page" w:x="6121" w:y="915" w:anchorLock="1"/>
      <w:tabs>
        <w:tab w:val="left" w:pos="2160"/>
      </w:tabs>
      <w:spacing w:line="160" w:lineRule="atLeast"/>
    </w:pPr>
    <w:rPr>
      <w:rFonts w:ascii="Helvetica" w:hAnsi="Helvetica"/>
      <w:sz w:val="14"/>
    </w:rPr>
  </w:style>
  <w:style w:type="paragraph" w:customStyle="1" w:styleId="SectionHeading">
    <w:name w:val="Section Heading"/>
    <w:basedOn w:val="Ttulo1"/>
    <w:rsid w:val="00974EDD"/>
    <w:pPr>
      <w:numPr>
        <w:numId w:val="0"/>
      </w:numPr>
      <w:pBdr>
        <w:right w:val="single" w:sz="6" w:space="4" w:color="0000FF"/>
      </w:pBdr>
      <w:shd w:val="solid" w:color="auto" w:fill="auto"/>
      <w:tabs>
        <w:tab w:val="left" w:pos="227"/>
        <w:tab w:val="num" w:pos="432"/>
        <w:tab w:val="left" w:pos="567"/>
        <w:tab w:val="left" w:pos="680"/>
        <w:tab w:val="left" w:pos="794"/>
        <w:tab w:val="left" w:pos="907"/>
        <w:tab w:val="left" w:pos="1021"/>
        <w:tab w:val="left" w:pos="1134"/>
      </w:tabs>
      <w:spacing w:after="180" w:line="264" w:lineRule="auto"/>
      <w:ind w:left="431" w:hanging="431"/>
    </w:pPr>
    <w:rPr>
      <w:rFonts w:ascii="Helvetica" w:hAnsi="Helvetica"/>
    </w:rPr>
  </w:style>
  <w:style w:type="paragraph" w:customStyle="1" w:styleId="SectionLabel">
    <w:name w:val="Section Label"/>
    <w:basedOn w:val="Normal"/>
    <w:next w:val="Corpodetexto"/>
    <w:rsid w:val="00974EDD"/>
    <w:pPr>
      <w:keepNext/>
      <w:keepLines/>
      <w:pBdr>
        <w:bottom w:val="single" w:sz="6" w:space="2" w:color="auto"/>
      </w:pBdr>
      <w:spacing w:before="360" w:after="960" w:line="220" w:lineRule="atLeast"/>
    </w:pPr>
    <w:rPr>
      <w:rFonts w:ascii="Arial Black" w:hAnsi="Arial Black"/>
      <w:spacing w:val="-35"/>
      <w:kern w:val="28"/>
      <w:sz w:val="54"/>
    </w:rPr>
  </w:style>
  <w:style w:type="character" w:customStyle="1" w:styleId="Slogan">
    <w:name w:val="Slogan"/>
    <w:basedOn w:val="Fontepargpadro"/>
    <w:rsid w:val="00974EDD"/>
    <w:rPr>
      <w:i/>
      <w:spacing w:val="-6"/>
      <w:sz w:val="24"/>
    </w:rPr>
  </w:style>
  <w:style w:type="paragraph" w:customStyle="1" w:styleId="SubtitleCover">
    <w:name w:val="Subtitle Cover"/>
    <w:basedOn w:val="TitleCover"/>
    <w:next w:val="Corpodetexto"/>
    <w:rsid w:val="00974EDD"/>
    <w:pPr>
      <w:pBdr>
        <w:top w:val="single" w:sz="6" w:space="24" w:color="auto"/>
      </w:pBdr>
      <w:spacing w:after="0" w:line="480" w:lineRule="atLeast"/>
      <w:ind w:left="835" w:right="835"/>
    </w:pPr>
    <w:rPr>
      <w:rFonts w:ascii="Arial" w:hAnsi="Arial"/>
      <w:b w:val="0"/>
      <w:bCs w:val="0"/>
      <w:spacing w:val="-30"/>
    </w:rPr>
  </w:style>
  <w:style w:type="character" w:customStyle="1" w:styleId="Superscript">
    <w:name w:val="Superscript"/>
    <w:rsid w:val="00974EDD"/>
    <w:rPr>
      <w:b/>
      <w:vertAlign w:val="superscript"/>
    </w:rPr>
  </w:style>
  <w:style w:type="paragraph" w:customStyle="1" w:styleId="TableHeader">
    <w:name w:val="Table Header"/>
    <w:basedOn w:val="Normal"/>
    <w:rsid w:val="00974EDD"/>
    <w:pPr>
      <w:spacing w:before="60"/>
      <w:jc w:val="center"/>
    </w:pPr>
    <w:rPr>
      <w:rFonts w:ascii="Arial Black" w:hAnsi="Arial Black"/>
      <w:sz w:val="16"/>
    </w:rPr>
  </w:style>
  <w:style w:type="paragraph" w:customStyle="1" w:styleId="TableText">
    <w:name w:val="Table Text"/>
    <w:basedOn w:val="Normal"/>
    <w:rsid w:val="00974EDD"/>
    <w:pPr>
      <w:spacing w:before="60"/>
    </w:pPr>
    <w:rPr>
      <w:rFonts w:ascii="Helvetica" w:hAnsi="Helvetica"/>
      <w:sz w:val="16"/>
    </w:rPr>
  </w:style>
  <w:style w:type="paragraph" w:styleId="Sumrio1">
    <w:name w:val="toc 1"/>
    <w:basedOn w:val="Normal"/>
    <w:next w:val="Normal"/>
    <w:uiPriority w:val="39"/>
    <w:qFormat/>
    <w:rsid w:val="00BF4C58"/>
    <w:pPr>
      <w:spacing w:before="100" w:after="100" w:line="260" w:lineRule="exact"/>
      <w:jc w:val="left"/>
    </w:pPr>
    <w:rPr>
      <w:rFonts w:ascii="Arial Negrito" w:hAnsi="Arial Negrito"/>
      <w:b/>
      <w:bCs/>
      <w:caps/>
      <w:color w:val="365F91" w:themeColor="accent1" w:themeShade="BF"/>
      <w:szCs w:val="20"/>
    </w:rPr>
  </w:style>
  <w:style w:type="paragraph" w:styleId="Sumrio2">
    <w:name w:val="toc 2"/>
    <w:basedOn w:val="Sumrio1"/>
    <w:next w:val="Normal"/>
    <w:uiPriority w:val="39"/>
    <w:qFormat/>
    <w:rsid w:val="0006464A"/>
    <w:pPr>
      <w:ind w:left="238"/>
    </w:pPr>
    <w:rPr>
      <w:rFonts w:asciiTheme="majorHAnsi" w:hAnsiTheme="majorHAnsi"/>
      <w:b w:val="0"/>
      <w:bCs w:val="0"/>
      <w:caps w:val="0"/>
    </w:rPr>
  </w:style>
  <w:style w:type="paragraph" w:styleId="Sumrio3">
    <w:name w:val="toc 3"/>
    <w:basedOn w:val="Normal"/>
    <w:next w:val="Normal"/>
    <w:uiPriority w:val="39"/>
    <w:unhideWhenUsed/>
    <w:qFormat/>
    <w:rsid w:val="00BF4C58"/>
    <w:pPr>
      <w:spacing w:before="100" w:after="100" w:line="260" w:lineRule="exact"/>
      <w:ind w:left="482"/>
      <w:jc w:val="left"/>
    </w:pPr>
    <w:rPr>
      <w:i/>
      <w:iCs/>
      <w:color w:val="365F91" w:themeColor="accent1" w:themeShade="BF"/>
      <w:szCs w:val="20"/>
    </w:rPr>
  </w:style>
  <w:style w:type="paragraph" w:customStyle="1" w:styleId="TOCBase">
    <w:name w:val="TOC Base"/>
    <w:basedOn w:val="Normal"/>
    <w:rsid w:val="00974EDD"/>
    <w:pPr>
      <w:tabs>
        <w:tab w:val="right" w:leader="dot" w:pos="6480"/>
      </w:tabs>
      <w:spacing w:line="240" w:lineRule="atLeast"/>
    </w:pPr>
    <w:rPr>
      <w:rFonts w:ascii="Helvetica" w:hAnsi="Helvetica"/>
    </w:rPr>
  </w:style>
  <w:style w:type="paragraph" w:customStyle="1" w:styleId="xl35">
    <w:name w:val="xl35"/>
    <w:basedOn w:val="Normal"/>
    <w:rsid w:val="00974ED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Arial Unicode MS" w:cs="Arial Unicode MS"/>
      <w:b/>
      <w:bCs/>
      <w:szCs w:val="24"/>
    </w:rPr>
  </w:style>
  <w:style w:type="paragraph" w:customStyle="1" w:styleId="BodyText31">
    <w:name w:val="Body Text 31"/>
    <w:basedOn w:val="Normal"/>
    <w:rsid w:val="00974EDD"/>
    <w:pPr>
      <w:spacing w:before="240"/>
      <w:jc w:val="center"/>
    </w:pPr>
    <w:rPr>
      <w:rFonts w:ascii="Times New Roman" w:hAnsi="Times New Roman"/>
      <w:b/>
      <w:sz w:val="18"/>
      <w:lang w:val="es-ES_tradnl"/>
    </w:rPr>
  </w:style>
  <w:style w:type="character" w:customStyle="1" w:styleId="EstiloDeEmail1281">
    <w:name w:val="EstiloDeEmail1281"/>
    <w:basedOn w:val="Fontepargpadro"/>
    <w:rsid w:val="00974EDD"/>
    <w:rPr>
      <w:rFonts w:ascii="Verdana" w:hAnsi="Verdana" w:cs="Arial"/>
      <w:b/>
      <w:i/>
      <w:color w:val="000080"/>
      <w:sz w:val="20"/>
      <w:u w:val="none"/>
    </w:rPr>
  </w:style>
  <w:style w:type="character" w:customStyle="1" w:styleId="EstiloDeEmail1291">
    <w:name w:val="EstiloDeEmail1291"/>
    <w:basedOn w:val="Fontepargpadro"/>
    <w:rsid w:val="00974EDD"/>
    <w:rPr>
      <w:rFonts w:ascii="Arial" w:hAnsi="Arial" w:cs="Arial"/>
      <w:color w:val="auto"/>
      <w:sz w:val="20"/>
    </w:rPr>
  </w:style>
  <w:style w:type="paragraph" w:customStyle="1" w:styleId="xl23">
    <w:name w:val="xl23"/>
    <w:basedOn w:val="Normal"/>
    <w:rsid w:val="00974EDD"/>
    <w:pPr>
      <w:spacing w:before="100" w:beforeAutospacing="1" w:after="100" w:afterAutospacing="1"/>
      <w:jc w:val="left"/>
    </w:pPr>
    <w:rPr>
      <w:rFonts w:eastAsia="Arial Unicode MS"/>
    </w:rPr>
  </w:style>
  <w:style w:type="paragraph" w:styleId="Textoembloco">
    <w:name w:val="Block Text"/>
    <w:basedOn w:val="Normal"/>
    <w:rsid w:val="00DF5A97"/>
    <w:pPr>
      <w:pBdr>
        <w:left w:val="single" w:sz="36" w:space="4" w:color="95B3D7" w:themeColor="accent1" w:themeTint="99"/>
      </w:pBdr>
      <w:spacing w:after="0" w:line="240" w:lineRule="auto"/>
      <w:ind w:left="708" w:right="-568"/>
    </w:pPr>
    <w:rPr>
      <w:rFonts w:eastAsia="Times"/>
      <w:i/>
      <w:color w:val="404040" w:themeColor="text1" w:themeTint="BF"/>
      <w:sz w:val="22"/>
      <w:szCs w:val="18"/>
      <w:lang w:val="es-ES_tradnl"/>
    </w:rPr>
  </w:style>
  <w:style w:type="paragraph" w:customStyle="1" w:styleId="wfxRecipient">
    <w:name w:val="wfxRecipient"/>
    <w:basedOn w:val="Normal"/>
    <w:rsid w:val="00974EDD"/>
    <w:pPr>
      <w:overflowPunct w:val="0"/>
      <w:autoSpaceDE w:val="0"/>
      <w:autoSpaceDN w:val="0"/>
      <w:adjustRightInd w:val="0"/>
      <w:textAlignment w:val="baseline"/>
    </w:pPr>
    <w:rPr>
      <w:lang w:val="es-ES_tradnl"/>
    </w:rPr>
  </w:style>
  <w:style w:type="paragraph" w:customStyle="1" w:styleId="Sangriatextoind">
    <w:name w:val="Sangria texto ind"/>
    <w:basedOn w:val="Corpodetexto"/>
    <w:autoRedefine/>
    <w:rsid w:val="00974EDD"/>
    <w:pPr>
      <w:numPr>
        <w:numId w:val="7"/>
      </w:numPr>
    </w:pPr>
    <w:rPr>
      <w:rFonts w:cs="Arial"/>
      <w:szCs w:val="24"/>
      <w:lang w:val="fr-FR" w:eastAsia="fr-FR"/>
    </w:rPr>
  </w:style>
  <w:style w:type="character" w:styleId="HiperlinkVisitado">
    <w:name w:val="FollowedHyperlink"/>
    <w:basedOn w:val="Fontepargpadro"/>
    <w:uiPriority w:val="99"/>
    <w:rsid w:val="00974EDD"/>
    <w:rPr>
      <w:color w:val="800080"/>
      <w:u w:val="single"/>
    </w:rPr>
  </w:style>
  <w:style w:type="paragraph" w:customStyle="1" w:styleId="Estilo1">
    <w:name w:val="Estilo1"/>
    <w:basedOn w:val="Corpodetexto"/>
    <w:uiPriority w:val="99"/>
    <w:rsid w:val="00974EDD"/>
    <w:rPr>
      <w:u w:val="single"/>
    </w:rPr>
  </w:style>
  <w:style w:type="paragraph" w:customStyle="1" w:styleId="vietanumerada">
    <w:name w:val="viñeta numerada"/>
    <w:basedOn w:val="Corpodetexto"/>
    <w:rsid w:val="00974EDD"/>
    <w:pPr>
      <w:numPr>
        <w:numId w:val="8"/>
      </w:numPr>
    </w:pPr>
    <w:rPr>
      <w:u w:val="single"/>
    </w:rPr>
  </w:style>
  <w:style w:type="paragraph" w:customStyle="1" w:styleId="vietanumeradanegrita">
    <w:name w:val="viñeta numerada negrita"/>
    <w:basedOn w:val="vietanumerada"/>
    <w:rsid w:val="00974EDD"/>
    <w:pPr>
      <w:numPr>
        <w:numId w:val="0"/>
      </w:numPr>
    </w:pPr>
    <w:rPr>
      <w:b/>
    </w:rPr>
  </w:style>
  <w:style w:type="paragraph" w:customStyle="1" w:styleId="vietanumerada2">
    <w:name w:val="viñeta numerada 2"/>
    <w:basedOn w:val="Corpodetexto2"/>
    <w:autoRedefine/>
    <w:rsid w:val="00974EDD"/>
    <w:pPr>
      <w:numPr>
        <w:numId w:val="9"/>
      </w:numPr>
      <w:spacing w:after="0" w:line="240" w:lineRule="auto"/>
    </w:pPr>
    <w:rPr>
      <w:rFonts w:ascii="Helvetica" w:hAnsi="Helvetica" w:cs="Arial"/>
      <w:b/>
      <w:sz w:val="22"/>
      <w:szCs w:val="14"/>
      <w:u w:val="single"/>
    </w:rPr>
  </w:style>
  <w:style w:type="paragraph" w:customStyle="1" w:styleId="vieta">
    <w:name w:val="viñeta"/>
    <w:basedOn w:val="Legenda"/>
    <w:autoRedefine/>
    <w:rsid w:val="00974EDD"/>
  </w:style>
  <w:style w:type="paragraph" w:customStyle="1" w:styleId="vieta2">
    <w:name w:val="viñeta2"/>
    <w:basedOn w:val="vieta"/>
    <w:autoRedefine/>
    <w:rsid w:val="00974EDD"/>
  </w:style>
  <w:style w:type="character" w:styleId="Nmerodepgina">
    <w:name w:val="page number"/>
    <w:basedOn w:val="Fontepargpadro"/>
    <w:rsid w:val="00974EDD"/>
    <w:rPr>
      <w:rFonts w:ascii="Helvética" w:hAnsi="Helvética"/>
      <w:sz w:val="20"/>
    </w:rPr>
  </w:style>
  <w:style w:type="paragraph" w:customStyle="1" w:styleId="Application1">
    <w:name w:val="Application1"/>
    <w:basedOn w:val="Ttulo1"/>
    <w:next w:val="Application2"/>
    <w:rsid w:val="00974EDD"/>
    <w:pPr>
      <w:pageBreakBefore/>
      <w:widowControl w:val="0"/>
      <w:numPr>
        <w:numId w:val="0"/>
      </w:numPr>
      <w:tabs>
        <w:tab w:val="left" w:pos="360"/>
      </w:tabs>
      <w:spacing w:after="480"/>
      <w:ind w:left="360" w:hanging="360"/>
      <w:outlineLvl w:val="9"/>
    </w:pPr>
    <w:rPr>
      <w:bCs/>
      <w:kern w:val="28"/>
      <w:szCs w:val="28"/>
    </w:rPr>
  </w:style>
  <w:style w:type="paragraph" w:customStyle="1" w:styleId="Application2">
    <w:name w:val="Application2"/>
    <w:basedOn w:val="Normal"/>
    <w:rsid w:val="00974EDD"/>
    <w:pPr>
      <w:widowControl w:val="0"/>
      <w:tabs>
        <w:tab w:val="left" w:pos="567"/>
      </w:tabs>
      <w:suppressAutoHyphens/>
      <w:ind w:left="482" w:hanging="480"/>
    </w:pPr>
    <w:rPr>
      <w:b/>
      <w:bCs/>
      <w:spacing w:val="-2"/>
    </w:rPr>
  </w:style>
  <w:style w:type="paragraph" w:customStyle="1" w:styleId="Application3">
    <w:name w:val="Application3"/>
    <w:basedOn w:val="Normal"/>
    <w:rsid w:val="00974EDD"/>
    <w:pPr>
      <w:widowControl w:val="0"/>
      <w:tabs>
        <w:tab w:val="left" w:pos="360"/>
        <w:tab w:val="right" w:pos="8789"/>
      </w:tabs>
      <w:suppressAutoHyphens/>
      <w:ind w:left="360" w:hanging="360"/>
    </w:pPr>
    <w:rPr>
      <w:b/>
      <w:bCs/>
      <w:spacing w:val="-2"/>
    </w:rPr>
  </w:style>
  <w:style w:type="paragraph" w:customStyle="1" w:styleId="Application4">
    <w:name w:val="Application4"/>
    <w:basedOn w:val="Application3"/>
    <w:rsid w:val="00974EDD"/>
    <w:pPr>
      <w:tabs>
        <w:tab w:val="clear" w:pos="360"/>
      </w:tabs>
      <w:ind w:left="567" w:firstLine="0"/>
    </w:pPr>
    <w:rPr>
      <w:sz w:val="20"/>
      <w:szCs w:val="20"/>
    </w:rPr>
  </w:style>
  <w:style w:type="paragraph" w:customStyle="1" w:styleId="Application5">
    <w:name w:val="Application5"/>
    <w:basedOn w:val="Application2"/>
    <w:rsid w:val="00974EDD"/>
    <w:pPr>
      <w:tabs>
        <w:tab w:val="clear" w:pos="567"/>
        <w:tab w:val="left" w:pos="0"/>
      </w:tabs>
      <w:ind w:left="360" w:hanging="360"/>
    </w:pPr>
    <w:rPr>
      <w:szCs w:val="24"/>
    </w:rPr>
  </w:style>
  <w:style w:type="paragraph" w:customStyle="1" w:styleId="Article">
    <w:name w:val="Article"/>
    <w:basedOn w:val="Normal"/>
    <w:rsid w:val="00974EDD"/>
    <w:rPr>
      <w:b/>
      <w:bCs/>
      <w:u w:val="single"/>
    </w:rPr>
  </w:style>
  <w:style w:type="paragraph" w:customStyle="1" w:styleId="Clause">
    <w:name w:val="Clause"/>
    <w:basedOn w:val="Normal"/>
    <w:rsid w:val="00974EDD"/>
    <w:pPr>
      <w:numPr>
        <w:numId w:val="10"/>
      </w:numPr>
      <w:tabs>
        <w:tab w:val="left" w:pos="360"/>
      </w:tabs>
      <w:ind w:left="360" w:hanging="360"/>
    </w:pPr>
  </w:style>
  <w:style w:type="paragraph" w:customStyle="1" w:styleId="Definition">
    <w:name w:val="Definition"/>
    <w:basedOn w:val="Normal"/>
    <w:rsid w:val="00974EDD"/>
    <w:pPr>
      <w:ind w:left="2268" w:hanging="567"/>
    </w:pPr>
    <w:rPr>
      <w:rFonts w:ascii="Optima" w:hAnsi="Optima"/>
      <w:u w:val="single"/>
    </w:rPr>
  </w:style>
  <w:style w:type="paragraph" w:customStyle="1" w:styleId="Blockquote">
    <w:name w:val="Blockquote"/>
    <w:basedOn w:val="Normal"/>
    <w:rsid w:val="00974EDD"/>
    <w:pPr>
      <w:widowControl w:val="0"/>
      <w:spacing w:before="100" w:after="100"/>
      <w:ind w:left="360" w:right="360"/>
    </w:pPr>
    <w:rPr>
      <w:szCs w:val="24"/>
      <w:lang w:val="en-US"/>
    </w:rPr>
  </w:style>
  <w:style w:type="paragraph" w:customStyle="1" w:styleId="SubTitle1">
    <w:name w:val="SubTitle 1"/>
    <w:basedOn w:val="Normal"/>
    <w:next w:val="Normal"/>
    <w:rsid w:val="00974EDD"/>
    <w:pPr>
      <w:jc w:val="center"/>
    </w:pPr>
    <w:rPr>
      <w:b/>
      <w:bCs/>
      <w:sz w:val="40"/>
      <w:szCs w:val="40"/>
    </w:rPr>
  </w:style>
  <w:style w:type="paragraph" w:customStyle="1" w:styleId="TTypsaPrimero">
    <w:name w:val="TTypsaPrimero"/>
    <w:basedOn w:val="Normal"/>
    <w:next w:val="Normal"/>
    <w:autoRedefine/>
    <w:rsid w:val="00974EDD"/>
    <w:pPr>
      <w:spacing w:line="312" w:lineRule="auto"/>
    </w:pPr>
    <w:rPr>
      <w:rFonts w:cs="Arial"/>
      <w:b/>
      <w:snapToGrid w:val="0"/>
      <w:u w:val="single"/>
      <w:lang w:val="es-ES_tradnl"/>
    </w:rPr>
  </w:style>
  <w:style w:type="paragraph" w:customStyle="1" w:styleId="Estilo3Tabla">
    <w:name w:val="Estilo3Tabla"/>
    <w:basedOn w:val="Normal"/>
    <w:uiPriority w:val="99"/>
    <w:rsid w:val="00974EDD"/>
    <w:pPr>
      <w:tabs>
        <w:tab w:val="num" w:pos="360"/>
      </w:tabs>
      <w:spacing w:before="20" w:after="20"/>
      <w:ind w:left="357" w:hanging="357"/>
    </w:pPr>
    <w:rPr>
      <w:szCs w:val="24"/>
    </w:rPr>
  </w:style>
  <w:style w:type="paragraph" w:customStyle="1" w:styleId="TEXTO">
    <w:name w:val="TEXTO"/>
    <w:basedOn w:val="Normal"/>
    <w:rsid w:val="00974EDD"/>
    <w:pPr>
      <w:tabs>
        <w:tab w:val="left" w:pos="567"/>
        <w:tab w:val="left" w:pos="851"/>
        <w:tab w:val="left" w:pos="1134"/>
        <w:tab w:val="left" w:pos="1418"/>
        <w:tab w:val="left" w:pos="1701"/>
        <w:tab w:val="left" w:pos="1985"/>
      </w:tabs>
    </w:pPr>
    <w:rPr>
      <w:rFonts w:ascii="Times New Roman" w:hAnsi="Times New Roman"/>
      <w:lang w:val="es-ES_tradnl"/>
    </w:rPr>
  </w:style>
  <w:style w:type="paragraph" w:customStyle="1" w:styleId="estilo20">
    <w:name w:val="estilo2"/>
    <w:basedOn w:val="Normal"/>
    <w:rsid w:val="00974EDD"/>
    <w:pPr>
      <w:spacing w:before="100" w:beforeAutospacing="1" w:after="100" w:afterAutospacing="1"/>
      <w:jc w:val="left"/>
    </w:pPr>
    <w:rPr>
      <w:rFonts w:cs="Arial"/>
      <w:sz w:val="18"/>
      <w:szCs w:val="18"/>
    </w:rPr>
  </w:style>
  <w:style w:type="paragraph" w:customStyle="1" w:styleId="EstiloTtulo2Arial12ptBlancoJustificadoAntes6pto">
    <w:name w:val="Estilo Título 2 + Arial 12 pt Blanco Justificado Antes:  6 pto ..."/>
    <w:basedOn w:val="Ttulo1"/>
    <w:rsid w:val="00974EDD"/>
    <w:pPr>
      <w:numPr>
        <w:numId w:val="0"/>
      </w:numPr>
      <w:pBdr>
        <w:top w:val="single" w:sz="6" w:space="1" w:color="333399"/>
        <w:left w:val="single" w:sz="6" w:space="4" w:color="333399"/>
        <w:bottom w:val="single" w:sz="6" w:space="1" w:color="333399"/>
        <w:right w:val="single" w:sz="6" w:space="4" w:color="333399"/>
      </w:pBdr>
      <w:shd w:val="clear" w:color="auto" w:fill="333399"/>
      <w:spacing w:line="264" w:lineRule="auto"/>
      <w:ind w:left="283" w:hanging="283"/>
    </w:pPr>
    <w:rPr>
      <w:rFonts w:ascii="Arial Negrita" w:hAnsi="Arial Negrita"/>
      <w:bCs/>
      <w:color w:val="FFFFFF"/>
      <w:lang w:val="es-MX"/>
      <w14:textFill>
        <w14:solidFill>
          <w14:srgbClr w14:val="FFFFFF">
            <w14:lumMod w14:val="75000"/>
          </w14:srgbClr>
        </w14:solidFill>
      </w14:textFill>
    </w:rPr>
  </w:style>
  <w:style w:type="paragraph" w:customStyle="1" w:styleId="EstiloTtulo1ArialBlack14ptSinNegritaBlancoDespus">
    <w:name w:val="Estilo Título 1 + Arial Black 14 pt Sin Negrita Blanco Después: ..."/>
    <w:basedOn w:val="Ttulo1"/>
    <w:rsid w:val="00974EDD"/>
    <w:pPr>
      <w:numPr>
        <w:numId w:val="6"/>
      </w:numPr>
      <w:pBdr>
        <w:top w:val="single" w:sz="6" w:space="3" w:color="333399"/>
        <w:left w:val="single" w:sz="6" w:space="3" w:color="333399"/>
        <w:bottom w:val="single" w:sz="6" w:space="3" w:color="333399"/>
        <w:right w:val="single" w:sz="6" w:space="4" w:color="333399"/>
      </w:pBdr>
      <w:shd w:val="clear" w:color="333399" w:fill="FFFFFF"/>
    </w:pPr>
    <w:rPr>
      <w:rFonts w:ascii="Arial Black" w:hAnsi="Arial Black"/>
      <w:b w:val="0"/>
      <w:caps w:val="0"/>
      <w:color w:val="FFFFFF"/>
      <w:spacing w:val="-10"/>
      <w:lang w:val="es-MX"/>
      <w14:textFill>
        <w14:solidFill>
          <w14:srgbClr w14:val="FFFFFF">
            <w14:lumMod w14:val="75000"/>
          </w14:srgbClr>
        </w14:solidFill>
      </w14:textFill>
    </w:rPr>
  </w:style>
  <w:style w:type="paragraph" w:customStyle="1" w:styleId="EstiloArial12ptJustificado">
    <w:name w:val="Estilo Arial 12 pt Justificado"/>
    <w:basedOn w:val="Normal"/>
    <w:rsid w:val="00974EDD"/>
    <w:rPr>
      <w:spacing w:val="-2"/>
      <w:lang w:val="es-ES_tradnl"/>
    </w:rPr>
  </w:style>
  <w:style w:type="paragraph" w:customStyle="1" w:styleId="font5">
    <w:name w:val="font5"/>
    <w:basedOn w:val="Normal"/>
    <w:rsid w:val="00974EDD"/>
    <w:pPr>
      <w:spacing w:before="100" w:beforeAutospacing="1" w:after="100" w:afterAutospacing="1"/>
      <w:jc w:val="left"/>
    </w:pPr>
    <w:rPr>
      <w:rFonts w:ascii="Tahoma" w:hAnsi="Tahoma" w:cs="Tahoma"/>
      <w:lang w:eastAsia="en-GB"/>
    </w:rPr>
  </w:style>
  <w:style w:type="paragraph" w:customStyle="1" w:styleId="font6">
    <w:name w:val="font6"/>
    <w:basedOn w:val="Normal"/>
    <w:rsid w:val="00974EDD"/>
    <w:pPr>
      <w:spacing w:before="100" w:beforeAutospacing="1" w:after="100" w:afterAutospacing="1"/>
      <w:jc w:val="left"/>
    </w:pPr>
    <w:rPr>
      <w:rFonts w:ascii="Tahoma" w:hAnsi="Tahoma" w:cs="Tahoma"/>
      <w:color w:val="000000"/>
      <w:lang w:eastAsia="en-GB"/>
    </w:rPr>
  </w:style>
  <w:style w:type="paragraph" w:customStyle="1" w:styleId="xl67">
    <w:name w:val="xl67"/>
    <w:basedOn w:val="Normal"/>
    <w:rsid w:val="00974EDD"/>
    <w:pPr>
      <w:spacing w:before="100" w:beforeAutospacing="1" w:after="100" w:afterAutospacing="1"/>
      <w:jc w:val="left"/>
      <w:textAlignment w:val="center"/>
    </w:pPr>
    <w:rPr>
      <w:rFonts w:ascii="Tahoma" w:hAnsi="Tahoma" w:cs="Tahoma"/>
      <w:sz w:val="16"/>
      <w:szCs w:val="16"/>
      <w:lang w:eastAsia="en-GB"/>
    </w:rPr>
  </w:style>
  <w:style w:type="paragraph" w:customStyle="1" w:styleId="xl68">
    <w:name w:val="xl68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eastAsia="en-GB"/>
    </w:rPr>
  </w:style>
  <w:style w:type="paragraph" w:customStyle="1" w:styleId="xl69">
    <w:name w:val="xl69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ahoma" w:hAnsi="Tahoma" w:cs="Tahoma"/>
      <w:color w:val="000000"/>
      <w:szCs w:val="24"/>
      <w:lang w:eastAsia="en-GB"/>
    </w:rPr>
  </w:style>
  <w:style w:type="paragraph" w:customStyle="1" w:styleId="xl70">
    <w:name w:val="xl70"/>
    <w:basedOn w:val="Normal"/>
    <w:rsid w:val="00974EDD"/>
    <w:pPr>
      <w:numPr>
        <w:numId w:val="11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360"/>
      </w:tabs>
      <w:spacing w:before="100" w:beforeAutospacing="1" w:after="100" w:afterAutospacing="1"/>
      <w:ind w:left="0" w:firstLine="0"/>
      <w:jc w:val="left"/>
      <w:textAlignment w:val="center"/>
    </w:pPr>
    <w:rPr>
      <w:rFonts w:ascii="Tahoma" w:hAnsi="Tahoma" w:cs="Tahoma"/>
      <w:color w:val="000000"/>
      <w:szCs w:val="24"/>
      <w:lang w:eastAsia="en-GB"/>
    </w:rPr>
  </w:style>
  <w:style w:type="paragraph" w:customStyle="1" w:styleId="xl71">
    <w:name w:val="xl71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72">
    <w:name w:val="xl72"/>
    <w:basedOn w:val="Normal"/>
    <w:rsid w:val="00974EDD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left"/>
      <w:textAlignment w:val="center"/>
    </w:pPr>
    <w:rPr>
      <w:rFonts w:ascii="Tahoma" w:hAnsi="Tahoma" w:cs="Tahoma"/>
      <w:b/>
      <w:bCs/>
      <w:color w:val="000000"/>
      <w:szCs w:val="24"/>
      <w:lang w:eastAsia="en-GB"/>
    </w:rPr>
  </w:style>
  <w:style w:type="paragraph" w:customStyle="1" w:styleId="xl73">
    <w:name w:val="xl73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left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74">
    <w:name w:val="xl74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75">
    <w:name w:val="xl75"/>
    <w:basedOn w:val="Normal"/>
    <w:rsid w:val="00974EDD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color w:val="000000"/>
      <w:szCs w:val="24"/>
      <w:lang w:eastAsia="en-GB"/>
    </w:rPr>
  </w:style>
  <w:style w:type="paragraph" w:customStyle="1" w:styleId="xl76">
    <w:name w:val="xl76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Cs w:val="24"/>
      <w:lang w:eastAsia="en-GB"/>
    </w:rPr>
  </w:style>
  <w:style w:type="paragraph" w:customStyle="1" w:styleId="xl77">
    <w:name w:val="xl77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78">
    <w:name w:val="xl78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79">
    <w:name w:val="xl79"/>
    <w:basedOn w:val="Normal"/>
    <w:rsid w:val="00974EDD"/>
    <w:pPr>
      <w:spacing w:before="100" w:beforeAutospacing="1" w:after="100" w:afterAutospacing="1"/>
      <w:jc w:val="center"/>
      <w:textAlignment w:val="center"/>
    </w:pPr>
    <w:rPr>
      <w:rFonts w:ascii="Tahoma" w:hAnsi="Tahoma" w:cs="Tahoma"/>
      <w:sz w:val="16"/>
      <w:szCs w:val="16"/>
      <w:lang w:eastAsia="en-GB"/>
    </w:rPr>
  </w:style>
  <w:style w:type="paragraph" w:customStyle="1" w:styleId="xl80">
    <w:name w:val="xl80"/>
    <w:basedOn w:val="Normal"/>
    <w:rsid w:val="00974EDD"/>
    <w:pPr>
      <w:numPr>
        <w:ilvl w:val="1"/>
        <w:numId w:val="12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tabs>
        <w:tab w:val="clear" w:pos="1080"/>
      </w:tabs>
      <w:spacing w:before="100" w:beforeAutospacing="1" w:after="100" w:afterAutospacing="1"/>
      <w:ind w:left="0" w:firstLine="0"/>
      <w:jc w:val="center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81">
    <w:name w:val="xl81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left"/>
    </w:pPr>
    <w:rPr>
      <w:rFonts w:ascii="Tahoma" w:hAnsi="Tahoma" w:cs="Tahoma"/>
      <w:szCs w:val="24"/>
      <w:lang w:eastAsia="en-GB"/>
    </w:rPr>
  </w:style>
  <w:style w:type="paragraph" w:customStyle="1" w:styleId="xl82">
    <w:name w:val="xl82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83">
    <w:name w:val="xl83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84">
    <w:name w:val="xl84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eastAsia="en-GB"/>
    </w:rPr>
  </w:style>
  <w:style w:type="paragraph" w:customStyle="1" w:styleId="xl85">
    <w:name w:val="xl85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/>
      <w:jc w:val="left"/>
      <w:textAlignment w:val="center"/>
    </w:pPr>
    <w:rPr>
      <w:rFonts w:ascii="Tahoma" w:hAnsi="Tahoma" w:cs="Tahoma"/>
      <w:b/>
      <w:bCs/>
      <w:color w:val="000000"/>
      <w:szCs w:val="24"/>
      <w:lang w:eastAsia="en-GB"/>
    </w:rPr>
  </w:style>
  <w:style w:type="paragraph" w:customStyle="1" w:styleId="xl86">
    <w:name w:val="xl86"/>
    <w:basedOn w:val="Normal"/>
    <w:rsid w:val="00974ED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left"/>
      <w:textAlignment w:val="center"/>
    </w:pPr>
    <w:rPr>
      <w:rFonts w:ascii="Tahoma" w:hAnsi="Tahoma" w:cs="Tahoma"/>
      <w:b/>
      <w:bCs/>
      <w:color w:val="000000"/>
      <w:szCs w:val="24"/>
      <w:lang w:eastAsia="en-GB"/>
    </w:rPr>
  </w:style>
  <w:style w:type="paragraph" w:customStyle="1" w:styleId="xl87">
    <w:name w:val="xl87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eastAsia="en-GB"/>
    </w:rPr>
  </w:style>
  <w:style w:type="paragraph" w:customStyle="1" w:styleId="xl88">
    <w:name w:val="xl88"/>
    <w:basedOn w:val="Normal"/>
    <w:rsid w:val="00974E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eastAsia="en-GB"/>
    </w:rPr>
  </w:style>
  <w:style w:type="paragraph" w:styleId="Remissivo2">
    <w:name w:val="index 2"/>
    <w:basedOn w:val="Normal"/>
    <w:next w:val="Normal"/>
    <w:autoRedefine/>
    <w:unhideWhenUsed/>
    <w:rsid w:val="00974EDD"/>
    <w:pPr>
      <w:ind w:left="380" w:hanging="190"/>
      <w:jc w:val="left"/>
    </w:pPr>
    <w:rPr>
      <w:rFonts w:ascii="Calibri" w:hAnsi="Calibri"/>
      <w:sz w:val="18"/>
      <w:szCs w:val="21"/>
    </w:rPr>
  </w:style>
  <w:style w:type="paragraph" w:styleId="Remissivo3">
    <w:name w:val="index 3"/>
    <w:basedOn w:val="Normal"/>
    <w:next w:val="Normal"/>
    <w:autoRedefine/>
    <w:unhideWhenUsed/>
    <w:rsid w:val="00974EDD"/>
    <w:pPr>
      <w:ind w:left="570" w:hanging="190"/>
      <w:jc w:val="left"/>
    </w:pPr>
    <w:rPr>
      <w:rFonts w:ascii="Calibri" w:hAnsi="Calibri"/>
      <w:sz w:val="18"/>
      <w:szCs w:val="21"/>
    </w:rPr>
  </w:style>
  <w:style w:type="paragraph" w:styleId="Remissivo4">
    <w:name w:val="index 4"/>
    <w:basedOn w:val="Normal"/>
    <w:next w:val="Normal"/>
    <w:autoRedefine/>
    <w:unhideWhenUsed/>
    <w:rsid w:val="00974EDD"/>
    <w:pPr>
      <w:ind w:left="760" w:hanging="190"/>
      <w:jc w:val="left"/>
    </w:pPr>
    <w:rPr>
      <w:rFonts w:ascii="Calibri" w:hAnsi="Calibri"/>
      <w:sz w:val="18"/>
      <w:szCs w:val="21"/>
    </w:rPr>
  </w:style>
  <w:style w:type="paragraph" w:styleId="Remissivo5">
    <w:name w:val="index 5"/>
    <w:basedOn w:val="Normal"/>
    <w:next w:val="Normal"/>
    <w:autoRedefine/>
    <w:unhideWhenUsed/>
    <w:rsid w:val="00974EDD"/>
    <w:pPr>
      <w:ind w:left="950" w:hanging="190"/>
      <w:jc w:val="left"/>
    </w:pPr>
    <w:rPr>
      <w:rFonts w:ascii="Calibri" w:hAnsi="Calibri"/>
      <w:sz w:val="18"/>
      <w:szCs w:val="21"/>
    </w:rPr>
  </w:style>
  <w:style w:type="paragraph" w:styleId="Remissivo6">
    <w:name w:val="index 6"/>
    <w:basedOn w:val="Normal"/>
    <w:next w:val="Normal"/>
    <w:autoRedefine/>
    <w:unhideWhenUsed/>
    <w:rsid w:val="00974EDD"/>
    <w:pPr>
      <w:ind w:left="1140" w:hanging="190"/>
      <w:jc w:val="left"/>
    </w:pPr>
    <w:rPr>
      <w:rFonts w:ascii="Calibri" w:hAnsi="Calibri"/>
      <w:sz w:val="18"/>
      <w:szCs w:val="21"/>
    </w:rPr>
  </w:style>
  <w:style w:type="paragraph" w:styleId="Remissivo7">
    <w:name w:val="index 7"/>
    <w:basedOn w:val="Normal"/>
    <w:next w:val="Normal"/>
    <w:autoRedefine/>
    <w:unhideWhenUsed/>
    <w:rsid w:val="00974EDD"/>
    <w:pPr>
      <w:ind w:left="1330" w:hanging="190"/>
      <w:jc w:val="left"/>
    </w:pPr>
    <w:rPr>
      <w:rFonts w:ascii="Calibri" w:hAnsi="Calibri"/>
      <w:sz w:val="18"/>
      <w:szCs w:val="21"/>
    </w:rPr>
  </w:style>
  <w:style w:type="paragraph" w:styleId="Remissivo8">
    <w:name w:val="index 8"/>
    <w:basedOn w:val="Normal"/>
    <w:next w:val="Normal"/>
    <w:autoRedefine/>
    <w:unhideWhenUsed/>
    <w:rsid w:val="00974EDD"/>
    <w:pPr>
      <w:ind w:left="1520" w:hanging="190"/>
      <w:jc w:val="left"/>
    </w:pPr>
    <w:rPr>
      <w:rFonts w:ascii="Calibri" w:hAnsi="Calibri"/>
      <w:sz w:val="18"/>
      <w:szCs w:val="21"/>
    </w:rPr>
  </w:style>
  <w:style w:type="paragraph" w:styleId="Remissivo9">
    <w:name w:val="index 9"/>
    <w:basedOn w:val="Normal"/>
    <w:next w:val="Normal"/>
    <w:autoRedefine/>
    <w:unhideWhenUsed/>
    <w:rsid w:val="00974EDD"/>
    <w:pPr>
      <w:ind w:left="1710" w:hanging="190"/>
      <w:jc w:val="left"/>
    </w:pPr>
    <w:rPr>
      <w:rFonts w:ascii="Calibri" w:hAnsi="Calibri"/>
      <w:sz w:val="18"/>
      <w:szCs w:val="21"/>
    </w:rPr>
  </w:style>
  <w:style w:type="paragraph" w:styleId="Ttulodendiceremissivo">
    <w:name w:val="index heading"/>
    <w:basedOn w:val="Normal"/>
    <w:next w:val="Remissivo1"/>
    <w:unhideWhenUsed/>
    <w:rsid w:val="00974EDD"/>
    <w:pPr>
      <w:spacing w:before="240"/>
      <w:jc w:val="center"/>
    </w:pPr>
    <w:rPr>
      <w:rFonts w:ascii="Calibri" w:hAnsi="Calibri"/>
      <w:b/>
      <w:bCs/>
      <w:sz w:val="26"/>
      <w:szCs w:val="31"/>
    </w:rPr>
  </w:style>
  <w:style w:type="paragraph" w:styleId="Remissivo1">
    <w:name w:val="index 1"/>
    <w:basedOn w:val="Normal"/>
    <w:autoRedefine/>
    <w:semiHidden/>
    <w:rsid w:val="00974EDD"/>
    <w:pPr>
      <w:ind w:left="190" w:hanging="190"/>
      <w:jc w:val="left"/>
    </w:pPr>
    <w:rPr>
      <w:rFonts w:ascii="Calibri" w:hAnsi="Calibri"/>
      <w:sz w:val="18"/>
      <w:szCs w:val="21"/>
    </w:rPr>
  </w:style>
  <w:style w:type="paragraph" w:customStyle="1" w:styleId="CharCharCharCharChar">
    <w:name w:val="Char Char Char Char Char"/>
    <w:basedOn w:val="Normal"/>
    <w:autoRedefine/>
    <w:rsid w:val="002A1668"/>
    <w:pPr>
      <w:spacing w:after="160" w:line="240" w:lineRule="exact"/>
      <w:jc w:val="left"/>
    </w:pPr>
    <w:rPr>
      <w:rFonts w:ascii="Tahoma" w:hAnsi="Tahoma" w:cs="Arial"/>
      <w:lang w:val="en-US"/>
    </w:rPr>
  </w:style>
  <w:style w:type="paragraph" w:customStyle="1" w:styleId="Estiloletra">
    <w:name w:val="Estiloletra"/>
    <w:basedOn w:val="Normal"/>
    <w:rsid w:val="001D611D"/>
    <w:pPr>
      <w:numPr>
        <w:numId w:val="13"/>
      </w:numPr>
      <w:tabs>
        <w:tab w:val="left" w:pos="1134"/>
        <w:tab w:val="left" w:pos="4536"/>
      </w:tabs>
      <w:spacing w:after="40"/>
    </w:pPr>
    <w:rPr>
      <w:szCs w:val="24"/>
    </w:rPr>
  </w:style>
  <w:style w:type="paragraph" w:customStyle="1" w:styleId="Entradadesubcaptulo">
    <w:name w:val="Entrada de subcapítulo"/>
    <w:basedOn w:val="Normal"/>
    <w:rsid w:val="00356EA6"/>
    <w:pPr>
      <w:jc w:val="left"/>
    </w:pPr>
    <w:rPr>
      <w:rFonts w:ascii="Futura Bk" w:hAnsi="Futura Bk"/>
      <w:color w:val="365F91"/>
      <w:szCs w:val="19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674E"/>
    <w:pPr>
      <w:numPr>
        <w:numId w:val="0"/>
      </w:numPr>
      <w:shd w:val="clear" w:color="auto" w:fill="4F81BD" w:themeFill="accent1"/>
      <w:tabs>
        <w:tab w:val="right" w:pos="9639"/>
      </w:tabs>
      <w:spacing w:before="200" w:after="100"/>
      <w:jc w:val="left"/>
      <w:outlineLvl w:val="9"/>
    </w:pPr>
    <w:rPr>
      <w:rFonts w:eastAsiaTheme="majorEastAsia" w:cstheme="majorBidi"/>
      <w:b w:val="0"/>
      <w:bCs/>
      <w:caps w:val="0"/>
      <w:color w:val="BFBFBF" w:themeColor="background1" w:themeShade="BF"/>
      <w:sz w:val="22"/>
      <w:szCs w:val="32"/>
    </w:rPr>
  </w:style>
  <w:style w:type="paragraph" w:customStyle="1" w:styleId="Textocorrido">
    <w:name w:val="Texto corrido"/>
    <w:basedOn w:val="Normal"/>
    <w:link w:val="TextocorridoCar"/>
    <w:autoRedefine/>
    <w:rsid w:val="00851B50"/>
    <w:pPr>
      <w:spacing w:line="240" w:lineRule="exact"/>
    </w:pPr>
    <w:rPr>
      <w:rFonts w:ascii="Futura Lt" w:hAnsi="Futura Lt"/>
      <w:b/>
      <w:szCs w:val="24"/>
    </w:rPr>
  </w:style>
  <w:style w:type="character" w:customStyle="1" w:styleId="TextocorridoCar">
    <w:name w:val="Texto corrido Car"/>
    <w:basedOn w:val="Fontepargpadro"/>
    <w:link w:val="Textocorrido"/>
    <w:rsid w:val="00851B50"/>
    <w:rPr>
      <w:rFonts w:ascii="Futura Lt" w:eastAsia="Calibri" w:hAnsi="Futura Lt" w:cs="Times New Roman"/>
      <w:b/>
      <w:sz w:val="19"/>
      <w:szCs w:val="24"/>
    </w:rPr>
  </w:style>
  <w:style w:type="paragraph" w:customStyle="1" w:styleId="1Encabezado">
    <w:name w:val="1. Encabezado"/>
    <w:basedOn w:val="Normal"/>
    <w:link w:val="1EncabezadoCar"/>
    <w:autoRedefine/>
    <w:rsid w:val="00022E48"/>
    <w:pPr>
      <w:ind w:right="34"/>
      <w:jc w:val="right"/>
    </w:pPr>
    <w:rPr>
      <w:rFonts w:ascii="Futura Lt" w:hAnsi="Futura Lt" w:cs="Arial"/>
      <w:noProof/>
      <w:color w:val="365F91"/>
      <w:sz w:val="18"/>
      <w:szCs w:val="18"/>
    </w:rPr>
  </w:style>
  <w:style w:type="character" w:customStyle="1" w:styleId="1EncabezadoCar">
    <w:name w:val="1. Encabezado Car"/>
    <w:basedOn w:val="Fontepargpadro"/>
    <w:link w:val="1Encabezado"/>
    <w:rsid w:val="00022E48"/>
    <w:rPr>
      <w:rFonts w:ascii="Futura Lt" w:eastAsia="Times New Roman" w:hAnsi="Futura Lt" w:cs="Arial"/>
      <w:noProof/>
      <w:color w:val="365F91"/>
      <w:sz w:val="18"/>
      <w:szCs w:val="18"/>
      <w:lang w:val="es-ES" w:eastAsia="es-ES"/>
    </w:rPr>
  </w:style>
  <w:style w:type="character" w:customStyle="1" w:styleId="hps">
    <w:name w:val="hps"/>
    <w:basedOn w:val="Fontepargpadro"/>
    <w:rsid w:val="00823684"/>
  </w:style>
  <w:style w:type="character" w:customStyle="1" w:styleId="longtext">
    <w:name w:val="long_text"/>
    <w:basedOn w:val="Fontepargpadro"/>
    <w:rsid w:val="00AC3B27"/>
  </w:style>
  <w:style w:type="paragraph" w:customStyle="1" w:styleId="3-CabTabla">
    <w:name w:val="3-Cab.Tabla"/>
    <w:basedOn w:val="Normal"/>
    <w:link w:val="3-CabTablaCar"/>
    <w:autoRedefine/>
    <w:rsid w:val="007762EB"/>
    <w:pPr>
      <w:spacing w:before="60" w:after="60"/>
      <w:ind w:left="142" w:right="-403" w:hanging="284"/>
      <w:jc w:val="center"/>
    </w:pPr>
    <w:rPr>
      <w:rFonts w:ascii="Futura Lt" w:hAnsi="Futura Lt"/>
      <w:color w:val="FFFFFF"/>
      <w:lang w:val="en-US"/>
    </w:rPr>
  </w:style>
  <w:style w:type="character" w:customStyle="1" w:styleId="3-CabTablaCar">
    <w:name w:val="3-Cab.Tabla Car"/>
    <w:basedOn w:val="Fontepargpadro"/>
    <w:link w:val="3-CabTabla"/>
    <w:rsid w:val="007762EB"/>
    <w:rPr>
      <w:rFonts w:ascii="Futura Lt" w:eastAsia="Calibri" w:hAnsi="Futura Lt" w:cs="Times New Roman"/>
      <w:color w:val="FFFFFF"/>
      <w:sz w:val="20"/>
      <w:szCs w:val="20"/>
      <w:lang w:val="en-US"/>
    </w:rPr>
  </w:style>
  <w:style w:type="paragraph" w:customStyle="1" w:styleId="Normal1">
    <w:name w:val="Normal_1"/>
    <w:basedOn w:val="Abdu"/>
    <w:qFormat/>
    <w:rsid w:val="001A33AA"/>
    <w:pPr>
      <w:spacing w:before="20" w:after="20" w:line="240" w:lineRule="auto"/>
      <w:ind w:right="57"/>
    </w:pPr>
    <w:rPr>
      <w:rFonts w:eastAsiaTheme="minorHAnsi"/>
      <w:sz w:val="18"/>
    </w:rPr>
  </w:style>
  <w:style w:type="paragraph" w:customStyle="1" w:styleId="quadroscabealho">
    <w:name w:val="quadros_cabeçalho"/>
    <w:basedOn w:val="Normal"/>
    <w:uiPriority w:val="99"/>
    <w:qFormat/>
    <w:rsid w:val="003D3C54"/>
    <w:pPr>
      <w:spacing w:before="40" w:after="40" w:line="240" w:lineRule="auto"/>
      <w:jc w:val="center"/>
    </w:pPr>
    <w:rPr>
      <w:rFonts w:eastAsiaTheme="minorHAnsi"/>
      <w:b/>
      <w:bCs/>
      <w:color w:val="FFFFFF" w:themeColor="background1"/>
      <w:sz w:val="20"/>
      <w:szCs w:val="20"/>
      <w:lang w:eastAsia="pt-BR"/>
    </w:rPr>
  </w:style>
  <w:style w:type="paragraph" w:styleId="Commarcadores2">
    <w:name w:val="List Bullet 2"/>
    <w:aliases w:val="Char"/>
    <w:basedOn w:val="Normal"/>
    <w:link w:val="Commarcadores2Char"/>
    <w:unhideWhenUsed/>
    <w:qFormat/>
    <w:rsid w:val="00395BDE"/>
    <w:pPr>
      <w:numPr>
        <w:numId w:val="32"/>
      </w:numPr>
      <w:tabs>
        <w:tab w:val="left" w:pos="709"/>
        <w:tab w:val="right" w:leader="dot" w:pos="9356"/>
      </w:tabs>
      <w:spacing w:line="320" w:lineRule="atLeast"/>
    </w:pPr>
    <w:rPr>
      <w:szCs w:val="24"/>
      <w:lang w:eastAsia="pt-BR"/>
    </w:rPr>
  </w:style>
  <w:style w:type="paragraph" w:styleId="Commarcadores4">
    <w:name w:val="List Bullet 4"/>
    <w:basedOn w:val="Normal"/>
    <w:unhideWhenUsed/>
    <w:rsid w:val="00395BDE"/>
    <w:pPr>
      <w:numPr>
        <w:numId w:val="31"/>
      </w:numPr>
      <w:tabs>
        <w:tab w:val="right" w:leader="dot" w:pos="9356"/>
      </w:tabs>
      <w:ind w:left="567" w:hanging="283"/>
    </w:pPr>
    <w:rPr>
      <w:szCs w:val="24"/>
    </w:rPr>
  </w:style>
  <w:style w:type="paragraph" w:customStyle="1" w:styleId="Commarcadores1">
    <w:name w:val="Com marcadores 1"/>
    <w:basedOn w:val="Normal"/>
    <w:next w:val="Normal"/>
    <w:link w:val="Commarcadores1Char"/>
    <w:qFormat/>
    <w:rsid w:val="00C260A4"/>
    <w:pPr>
      <w:numPr>
        <w:numId w:val="35"/>
      </w:numPr>
    </w:pPr>
    <w:rPr>
      <w:rFonts w:eastAsiaTheme="minorHAnsi"/>
      <w:b/>
      <w:color w:val="365F91" w:themeColor="accent1" w:themeShade="BF"/>
      <w:szCs w:val="24"/>
      <w:lang w:eastAsia="pt-BR"/>
    </w:rPr>
  </w:style>
  <w:style w:type="paragraph" w:customStyle="1" w:styleId="Commarcadores6">
    <w:name w:val="Com marcadores 6"/>
    <w:basedOn w:val="Ttulo1"/>
    <w:uiPriority w:val="99"/>
    <w:rsid w:val="00E2613E"/>
    <w:pPr>
      <w:numPr>
        <w:numId w:val="34"/>
      </w:numPr>
      <w:shd w:val="clear" w:color="auto" w:fill="auto"/>
      <w:tabs>
        <w:tab w:val="right" w:leader="dot" w:pos="9356"/>
      </w:tabs>
      <w:ind w:left="1276" w:hanging="284"/>
    </w:pPr>
    <w:rPr>
      <w:rFonts w:asciiTheme="minorHAnsi" w:hAnsiTheme="minorHAnsi" w:cstheme="minorHAnsi"/>
      <w:b w:val="0"/>
      <w:caps w:val="0"/>
      <w:color w:val="auto"/>
      <w:szCs w:val="24"/>
      <w:lang w:eastAsia="pt-BR"/>
    </w:rPr>
  </w:style>
  <w:style w:type="paragraph" w:customStyle="1" w:styleId="Commarcadores21">
    <w:name w:val="Com marcadores 21"/>
    <w:basedOn w:val="Normal"/>
    <w:rsid w:val="00896D22"/>
    <w:pPr>
      <w:tabs>
        <w:tab w:val="left" w:pos="284"/>
        <w:tab w:val="num" w:pos="360"/>
      </w:tabs>
      <w:suppressAutoHyphens/>
    </w:pPr>
    <w:rPr>
      <w:rFonts w:ascii="ZapfHumnst BT" w:hAnsi="ZapfHumnst BT"/>
      <w:lang w:eastAsia="ar-SA"/>
    </w:rPr>
  </w:style>
  <w:style w:type="paragraph" w:customStyle="1" w:styleId="Ttulocapa">
    <w:name w:val="Título_capa"/>
    <w:basedOn w:val="Ttulo4"/>
    <w:qFormat/>
    <w:rsid w:val="004B5932"/>
    <w:pPr>
      <w:keepNext w:val="0"/>
      <w:numPr>
        <w:ilvl w:val="0"/>
        <w:numId w:val="0"/>
      </w:numPr>
      <w:spacing w:after="0" w:line="240" w:lineRule="auto"/>
      <w:jc w:val="right"/>
      <w:outlineLvl w:val="0"/>
    </w:pPr>
    <w:rPr>
      <w:rFonts w:ascii="Eras Md BT" w:eastAsiaTheme="minorHAnsi" w:hAnsi="Eras Md BT"/>
      <w:i w:val="0"/>
      <w:sz w:val="40"/>
      <w:lang w:eastAsia="pt-BR"/>
    </w:rPr>
  </w:style>
  <w:style w:type="paragraph" w:customStyle="1" w:styleId="ENGECORPS1">
    <w:name w:val="ENGECORPS_1"/>
    <w:basedOn w:val="Ttulo9"/>
    <w:rsid w:val="007C6D81"/>
    <w:rPr>
      <w:rFonts w:ascii="ZapfHumnst BT" w:hAnsi="ZapfHumnst BT"/>
      <w:sz w:val="28"/>
    </w:rPr>
  </w:style>
  <w:style w:type="table" w:styleId="Tabelacomgrade">
    <w:name w:val="Table Grid"/>
    <w:basedOn w:val="Tabelanormal"/>
    <w:uiPriority w:val="59"/>
    <w:rsid w:val="003F56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cabezadogris">
    <w:name w:val="Encabezado gris"/>
    <w:basedOn w:val="Cabealho"/>
    <w:next w:val="Cabealho"/>
    <w:link w:val="EncabezadogrisCar"/>
    <w:rsid w:val="004A756E"/>
    <w:pPr>
      <w:keepLines w:val="0"/>
      <w:tabs>
        <w:tab w:val="clear" w:pos="4320"/>
        <w:tab w:val="clear" w:pos="8640"/>
      </w:tabs>
      <w:spacing w:before="0"/>
      <w:jc w:val="right"/>
    </w:pPr>
    <w:rPr>
      <w:rFonts w:ascii="Arial" w:hAnsi="Arial" w:cs="Arial"/>
      <w:caps w:val="0"/>
      <w:noProof/>
      <w:color w:val="808080"/>
      <w:sz w:val="16"/>
      <w:szCs w:val="16"/>
    </w:rPr>
  </w:style>
  <w:style w:type="character" w:customStyle="1" w:styleId="EncabezadogrisCar">
    <w:name w:val="Encabezado gris Car"/>
    <w:basedOn w:val="Ttulo6Char"/>
    <w:link w:val="Encabezadogris"/>
    <w:rsid w:val="004A756E"/>
    <w:rPr>
      <w:rFonts w:ascii="Arial" w:eastAsiaTheme="majorEastAsia" w:hAnsi="Arial" w:cs="Arial"/>
      <w:i w:val="0"/>
      <w:iCs/>
      <w:noProof/>
      <w:color w:val="808080"/>
      <w:sz w:val="16"/>
      <w:szCs w:val="16"/>
      <w:lang w:val="es-ES" w:eastAsia="en-US"/>
    </w:rPr>
  </w:style>
  <w:style w:type="paragraph" w:styleId="Numerada5">
    <w:name w:val="List Number 5"/>
    <w:basedOn w:val="Normal"/>
    <w:uiPriority w:val="99"/>
    <w:unhideWhenUsed/>
    <w:rsid w:val="004A756E"/>
    <w:pPr>
      <w:numPr>
        <w:numId w:val="14"/>
      </w:numPr>
      <w:spacing w:line="264" w:lineRule="auto"/>
      <w:contextualSpacing/>
    </w:pPr>
  </w:style>
  <w:style w:type="paragraph" w:styleId="SemEspaamento">
    <w:name w:val="No Spacing"/>
    <w:aliases w:val="Corpo do texto,Bibliog"/>
    <w:link w:val="SemEspaamentoChar"/>
    <w:uiPriority w:val="1"/>
    <w:qFormat/>
    <w:rsid w:val="007C6D81"/>
    <w:rPr>
      <w:sz w:val="22"/>
      <w:szCs w:val="22"/>
    </w:rPr>
  </w:style>
  <w:style w:type="character" w:customStyle="1" w:styleId="SemEspaamentoChar">
    <w:name w:val="Sem Espaçamento Char"/>
    <w:aliases w:val="Corpo do texto Char,Bibliog Char"/>
    <w:basedOn w:val="Fontepargpadro"/>
    <w:link w:val="SemEspaamento"/>
    <w:uiPriority w:val="1"/>
    <w:rsid w:val="007C6D81"/>
    <w:rPr>
      <w:sz w:val="22"/>
      <w:szCs w:val="22"/>
      <w:lang w:eastAsia="en-US"/>
    </w:rPr>
  </w:style>
  <w:style w:type="paragraph" w:styleId="Citao">
    <w:name w:val="Quote"/>
    <w:basedOn w:val="Normal"/>
    <w:next w:val="Normal"/>
    <w:link w:val="CitaoChar"/>
    <w:uiPriority w:val="29"/>
    <w:rsid w:val="007C6D81"/>
    <w:pPr>
      <w:spacing w:after="0"/>
      <w:jc w:val="left"/>
    </w:pPr>
    <w:rPr>
      <w:rFonts w:eastAsiaTheme="minorHAnsi" w:cstheme="minorBidi"/>
      <w:i/>
      <w:iCs/>
      <w:color w:val="000000" w:themeColor="text1"/>
      <w:sz w:val="17"/>
    </w:rPr>
  </w:style>
  <w:style w:type="character" w:customStyle="1" w:styleId="CitaoChar">
    <w:name w:val="Citação Char"/>
    <w:basedOn w:val="Fontepargpadro"/>
    <w:link w:val="Citao"/>
    <w:uiPriority w:val="29"/>
    <w:rsid w:val="007C6D81"/>
    <w:rPr>
      <w:rFonts w:asciiTheme="minorHAnsi" w:eastAsiaTheme="minorHAnsi" w:hAnsiTheme="minorHAnsi" w:cstheme="minorBidi"/>
      <w:i/>
      <w:iCs/>
      <w:color w:val="000000" w:themeColor="text1"/>
      <w:sz w:val="17"/>
      <w:szCs w:val="22"/>
      <w:lang w:val="pt-BR" w:eastAsia="en-US"/>
    </w:rPr>
  </w:style>
  <w:style w:type="paragraph" w:styleId="CitaoIntensa">
    <w:name w:val="Intense Quote"/>
    <w:basedOn w:val="Normal"/>
    <w:next w:val="Normal"/>
    <w:link w:val="CitaoIntensaChar"/>
    <w:uiPriority w:val="30"/>
    <w:rsid w:val="007C6D81"/>
    <w:pPr>
      <w:pBdr>
        <w:bottom w:val="single" w:sz="4" w:space="4" w:color="4F81BD" w:themeColor="accent1"/>
      </w:pBdr>
      <w:spacing w:before="200" w:after="280"/>
      <w:ind w:left="936" w:right="936"/>
      <w:jc w:val="left"/>
    </w:pPr>
    <w:rPr>
      <w:rFonts w:eastAsiaTheme="minorHAnsi" w:cstheme="minorBidi"/>
      <w:b/>
      <w:bCs/>
      <w:i/>
      <w:iCs/>
      <w:color w:val="4F81BD" w:themeColor="accent1"/>
      <w:sz w:val="17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7C6D81"/>
    <w:rPr>
      <w:rFonts w:asciiTheme="minorHAnsi" w:eastAsiaTheme="minorHAnsi" w:hAnsiTheme="minorHAnsi" w:cstheme="minorBidi"/>
      <w:b/>
      <w:bCs/>
      <w:i/>
      <w:iCs/>
      <w:color w:val="4F81BD" w:themeColor="accent1"/>
      <w:sz w:val="17"/>
      <w:szCs w:val="22"/>
      <w:lang w:val="pt-BR" w:eastAsia="en-US"/>
    </w:rPr>
  </w:style>
  <w:style w:type="character" w:styleId="nfaseSutil">
    <w:name w:val="Subtle Emphasis"/>
    <w:basedOn w:val="Fontepargpadro"/>
    <w:uiPriority w:val="19"/>
    <w:rsid w:val="007C6D81"/>
    <w:rPr>
      <w:b/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492E94"/>
  </w:style>
  <w:style w:type="paragraph" w:customStyle="1" w:styleId="commarcadores">
    <w:name w:val="com marcadores"/>
    <w:basedOn w:val="Normal"/>
    <w:qFormat/>
    <w:rsid w:val="00407969"/>
    <w:pPr>
      <w:numPr>
        <w:numId w:val="30"/>
      </w:numPr>
      <w:tabs>
        <w:tab w:val="left" w:pos="510"/>
      </w:tabs>
      <w:spacing w:before="40" w:after="40"/>
    </w:pPr>
    <w:rPr>
      <w:rFonts w:eastAsia="Times New Roman"/>
      <w:szCs w:val="20"/>
      <w:lang w:eastAsia="es-ES"/>
    </w:rPr>
  </w:style>
  <w:style w:type="paragraph" w:customStyle="1" w:styleId="tala">
    <w:name w:val="tala"/>
    <w:basedOn w:val="Rodap"/>
    <w:qFormat/>
    <w:rsid w:val="00407969"/>
    <w:pPr>
      <w:pBdr>
        <w:bottom w:val="single" w:sz="36" w:space="1" w:color="C00000"/>
      </w:pBdr>
      <w:tabs>
        <w:tab w:val="clear" w:pos="4513"/>
        <w:tab w:val="clear" w:pos="9026"/>
        <w:tab w:val="right" w:pos="9639"/>
      </w:tabs>
      <w:spacing w:before="12000" w:after="0"/>
      <w:jc w:val="right"/>
    </w:pPr>
    <w:rPr>
      <w:b/>
      <w:bCs/>
      <w:color w:val="08558C"/>
      <w:sz w:val="28"/>
      <w:szCs w:val="28"/>
    </w:rPr>
  </w:style>
  <w:style w:type="paragraph" w:customStyle="1" w:styleId="Tala0">
    <w:name w:val="Tala"/>
    <w:basedOn w:val="Normal"/>
    <w:rsid w:val="007C6D81"/>
  </w:style>
  <w:style w:type="paragraph" w:customStyle="1" w:styleId="cabealho2">
    <w:name w:val="cabeçalho 2"/>
    <w:basedOn w:val="Normal"/>
    <w:next w:val="Normal"/>
    <w:link w:val="CaracteresdoCabealho2"/>
    <w:uiPriority w:val="1"/>
    <w:semiHidden/>
    <w:unhideWhenUsed/>
    <w:qFormat/>
    <w:rsid w:val="00407969"/>
    <w:pPr>
      <w:spacing w:after="0"/>
      <w:jc w:val="left"/>
      <w:outlineLvl w:val="1"/>
    </w:pPr>
    <w:rPr>
      <w:rFonts w:asciiTheme="majorHAnsi" w:eastAsiaTheme="minorHAnsi" w:hAnsiTheme="majorHAnsi" w:cstheme="minorBidi"/>
      <w:i/>
      <w:color w:val="595959" w:themeColor="text1" w:themeTint="A6"/>
      <w:sz w:val="32"/>
      <w:szCs w:val="32"/>
    </w:rPr>
  </w:style>
  <w:style w:type="character" w:customStyle="1" w:styleId="CaracteresdoCabealho2">
    <w:name w:val="Caracteres do Cabeçalho 2"/>
    <w:basedOn w:val="Fontepargpadro"/>
    <w:link w:val="cabealho2"/>
    <w:uiPriority w:val="1"/>
    <w:semiHidden/>
    <w:rsid w:val="00407969"/>
    <w:rPr>
      <w:rFonts w:asciiTheme="majorHAnsi" w:eastAsiaTheme="minorHAnsi" w:hAnsiTheme="majorHAnsi" w:cstheme="minorBidi"/>
      <w:i/>
      <w:color w:val="595959" w:themeColor="text1" w:themeTint="A6"/>
      <w:sz w:val="32"/>
      <w:szCs w:val="32"/>
      <w:lang w:val="pt-BR" w:eastAsia="en-US"/>
    </w:rPr>
  </w:style>
  <w:style w:type="paragraph" w:customStyle="1" w:styleId="cabealho3">
    <w:name w:val="cabeçalho 3"/>
    <w:basedOn w:val="Normal"/>
    <w:next w:val="Normal"/>
    <w:link w:val="CaracteresdoCabealho3"/>
    <w:uiPriority w:val="1"/>
    <w:semiHidden/>
    <w:unhideWhenUsed/>
    <w:qFormat/>
    <w:rsid w:val="00407969"/>
    <w:pPr>
      <w:spacing w:after="0"/>
      <w:jc w:val="left"/>
      <w:outlineLvl w:val="2"/>
    </w:pPr>
    <w:rPr>
      <w:rFonts w:asciiTheme="majorHAnsi" w:eastAsiaTheme="minorHAnsi" w:hAnsiTheme="majorHAnsi" w:cstheme="minorBidi"/>
      <w:color w:val="FFFFFF" w:themeColor="background1"/>
      <w:sz w:val="52"/>
      <w:szCs w:val="56"/>
    </w:rPr>
  </w:style>
  <w:style w:type="character" w:customStyle="1" w:styleId="CaracteresdoCabealho3">
    <w:name w:val="Caracteres do Cabeçalho 3"/>
    <w:basedOn w:val="Fontepargpadro"/>
    <w:link w:val="cabealho3"/>
    <w:uiPriority w:val="1"/>
    <w:semiHidden/>
    <w:rsid w:val="00407969"/>
    <w:rPr>
      <w:rFonts w:asciiTheme="majorHAnsi" w:eastAsiaTheme="minorHAnsi" w:hAnsiTheme="majorHAnsi" w:cstheme="minorBidi"/>
      <w:color w:val="FFFFFF" w:themeColor="background1"/>
      <w:sz w:val="52"/>
      <w:szCs w:val="56"/>
      <w:lang w:val="pt-BR" w:eastAsia="en-US"/>
    </w:rPr>
  </w:style>
  <w:style w:type="paragraph" w:customStyle="1" w:styleId="cabealho4">
    <w:name w:val="cabeçalho 4"/>
    <w:basedOn w:val="Normal"/>
    <w:next w:val="Normal"/>
    <w:link w:val="CaracteresdoCabealho4"/>
    <w:autoRedefine/>
    <w:uiPriority w:val="1"/>
    <w:semiHidden/>
    <w:unhideWhenUsed/>
    <w:qFormat/>
    <w:rsid w:val="00407969"/>
    <w:pPr>
      <w:framePr w:w="6214" w:h="539" w:hRule="exact" w:hSpace="142" w:wrap="around" w:vAnchor="text" w:hAnchor="text" w:y="143"/>
      <w:suppressOverlap/>
      <w:jc w:val="left"/>
      <w:outlineLvl w:val="3"/>
    </w:pPr>
    <w:rPr>
      <w:rFonts w:asciiTheme="majorHAnsi" w:eastAsiaTheme="minorHAnsi" w:hAnsiTheme="majorHAnsi" w:cstheme="minorBidi"/>
      <w:color w:val="595959" w:themeColor="text1" w:themeTint="A6"/>
      <w:sz w:val="32"/>
      <w:szCs w:val="36"/>
    </w:rPr>
  </w:style>
  <w:style w:type="character" w:customStyle="1" w:styleId="CaracteresdoCabealho4">
    <w:name w:val="Caracteres do Cabeçalho 4"/>
    <w:basedOn w:val="Fontepargpadro"/>
    <w:link w:val="cabealho4"/>
    <w:uiPriority w:val="1"/>
    <w:rsid w:val="00407969"/>
    <w:rPr>
      <w:rFonts w:asciiTheme="majorHAnsi" w:eastAsiaTheme="minorHAnsi" w:hAnsiTheme="majorHAnsi" w:cstheme="minorBidi"/>
      <w:color w:val="595959" w:themeColor="text1" w:themeTint="A6"/>
      <w:sz w:val="32"/>
      <w:szCs w:val="36"/>
      <w:lang w:val="pt-BR" w:eastAsia="en-US"/>
    </w:rPr>
  </w:style>
  <w:style w:type="paragraph" w:customStyle="1" w:styleId="cabealho5">
    <w:name w:val="cabeçalho 5"/>
    <w:basedOn w:val="Normal"/>
    <w:next w:val="Normal"/>
    <w:link w:val="CaracteresdoCabealho5"/>
    <w:uiPriority w:val="1"/>
    <w:semiHidden/>
    <w:unhideWhenUsed/>
    <w:qFormat/>
    <w:rsid w:val="00407969"/>
    <w:pPr>
      <w:spacing w:after="200"/>
      <w:jc w:val="left"/>
      <w:outlineLvl w:val="4"/>
    </w:pPr>
    <w:rPr>
      <w:rFonts w:asciiTheme="majorHAnsi" w:eastAsiaTheme="minorHAnsi" w:hAnsiTheme="majorHAnsi" w:cstheme="minorBidi"/>
      <w:color w:val="595959" w:themeColor="text1" w:themeTint="A6"/>
      <w:sz w:val="18"/>
      <w:szCs w:val="20"/>
    </w:rPr>
  </w:style>
  <w:style w:type="character" w:customStyle="1" w:styleId="CaracteresdoCabealho5">
    <w:name w:val="Caracteres do Cabeçalho 5"/>
    <w:basedOn w:val="Fontepargpadro"/>
    <w:link w:val="cabealho5"/>
    <w:uiPriority w:val="1"/>
    <w:semiHidden/>
    <w:rsid w:val="00407969"/>
    <w:rPr>
      <w:rFonts w:asciiTheme="majorHAnsi" w:eastAsiaTheme="minorHAnsi" w:hAnsiTheme="majorHAnsi" w:cstheme="minorBidi"/>
      <w:color w:val="595959" w:themeColor="text1" w:themeTint="A6"/>
      <w:sz w:val="18"/>
      <w:lang w:val="pt-BR" w:eastAsia="en-US"/>
    </w:rPr>
  </w:style>
  <w:style w:type="paragraph" w:customStyle="1" w:styleId="cabealho6">
    <w:name w:val="cabeçalho 6"/>
    <w:basedOn w:val="cabealho4"/>
    <w:next w:val="Normal"/>
    <w:link w:val="CaracteresdoCabealho6"/>
    <w:uiPriority w:val="1"/>
    <w:semiHidden/>
    <w:unhideWhenUsed/>
    <w:qFormat/>
    <w:rsid w:val="00407969"/>
    <w:pPr>
      <w:framePr w:wrap="around"/>
      <w:outlineLvl w:val="5"/>
    </w:pPr>
    <w:rPr>
      <w:b/>
      <w:noProof/>
      <w:color w:val="FFFFFF" w:themeColor="background1"/>
    </w:rPr>
  </w:style>
  <w:style w:type="character" w:customStyle="1" w:styleId="CaracteresdoCabealho6">
    <w:name w:val="Caracteres do Cabeçalho 6"/>
    <w:basedOn w:val="Fontepargpadro"/>
    <w:link w:val="cabealho6"/>
    <w:uiPriority w:val="1"/>
    <w:semiHidden/>
    <w:rsid w:val="00407969"/>
    <w:rPr>
      <w:rFonts w:asciiTheme="majorHAnsi" w:eastAsiaTheme="minorHAnsi" w:hAnsiTheme="majorHAnsi" w:cstheme="minorBidi"/>
      <w:b/>
      <w:noProof/>
      <w:color w:val="FFFFFF" w:themeColor="background1"/>
      <w:sz w:val="32"/>
      <w:szCs w:val="36"/>
      <w:lang w:val="pt-BR" w:eastAsia="en-US"/>
    </w:rPr>
  </w:style>
  <w:style w:type="paragraph" w:customStyle="1" w:styleId="DatadoBoletim">
    <w:name w:val="Data do Boletim"/>
    <w:basedOn w:val="Normal"/>
    <w:link w:val="CaracteresdeDatadoBoletimInformativo"/>
    <w:rsid w:val="007C6D81"/>
    <w:pPr>
      <w:spacing w:after="0"/>
      <w:jc w:val="left"/>
    </w:pPr>
    <w:rPr>
      <w:rFonts w:asciiTheme="majorHAnsi" w:eastAsiaTheme="minorHAnsi" w:hAnsiTheme="majorHAnsi" w:cstheme="minorBidi"/>
      <w:b/>
      <w:color w:val="595959" w:themeColor="text1" w:themeTint="A6"/>
      <w:sz w:val="17"/>
    </w:rPr>
  </w:style>
  <w:style w:type="character" w:customStyle="1" w:styleId="CaracteresdeDatadoBoletimInformativo">
    <w:name w:val="Caracteres de Data do Boletim Informativo"/>
    <w:basedOn w:val="Fontepargpadro"/>
    <w:link w:val="DatadoBoletim"/>
    <w:rsid w:val="007C6D81"/>
    <w:rPr>
      <w:rFonts w:asciiTheme="majorHAnsi" w:eastAsiaTheme="minorHAnsi" w:hAnsiTheme="majorHAnsi" w:cstheme="minorBidi"/>
      <w:b/>
      <w:color w:val="595959" w:themeColor="text1" w:themeTint="A6"/>
      <w:sz w:val="17"/>
      <w:szCs w:val="22"/>
      <w:lang w:val="pt-BR" w:eastAsia="en-US"/>
    </w:rPr>
  </w:style>
  <w:style w:type="paragraph" w:customStyle="1" w:styleId="VolumedoBoletimInformativo">
    <w:name w:val="Volume do Boletim Informativo"/>
    <w:basedOn w:val="Normal"/>
    <w:rsid w:val="007C6D81"/>
    <w:pPr>
      <w:spacing w:after="0"/>
      <w:jc w:val="right"/>
    </w:pPr>
    <w:rPr>
      <w:rFonts w:asciiTheme="majorHAnsi" w:eastAsiaTheme="minorHAnsi" w:hAnsiTheme="majorHAnsi" w:cstheme="minorBidi"/>
      <w:b/>
      <w:color w:val="FFFFFF" w:themeColor="background1"/>
    </w:rPr>
  </w:style>
  <w:style w:type="paragraph" w:customStyle="1" w:styleId="CorpodeTextodoBoletimInformativo">
    <w:name w:val="Corpo de Texto do Boletim Informativo"/>
    <w:basedOn w:val="Normal"/>
    <w:autoRedefine/>
    <w:rsid w:val="007C6D81"/>
    <w:pPr>
      <w:spacing w:after="140" w:line="260" w:lineRule="atLeast"/>
      <w:ind w:right="142"/>
    </w:pPr>
    <w:rPr>
      <w:rFonts w:eastAsiaTheme="minorHAnsi" w:cstheme="minorBidi"/>
      <w:noProof/>
      <w:color w:val="595959" w:themeColor="text1" w:themeTint="A6"/>
      <w:sz w:val="19"/>
      <w:lang w:eastAsia="pt-BR"/>
    </w:rPr>
  </w:style>
  <w:style w:type="paragraph" w:customStyle="1" w:styleId="Contedo">
    <w:name w:val="Conteúdo"/>
    <w:basedOn w:val="Normal"/>
    <w:autoRedefine/>
    <w:rsid w:val="007C6D81"/>
    <w:pPr>
      <w:tabs>
        <w:tab w:val="left" w:pos="2304"/>
      </w:tabs>
      <w:spacing w:before="240"/>
      <w:contextualSpacing/>
      <w:jc w:val="left"/>
    </w:pPr>
    <w:rPr>
      <w:rFonts w:eastAsiaTheme="minorHAnsi" w:cstheme="minorBidi"/>
      <w:color w:val="595959" w:themeColor="text1" w:themeTint="A6"/>
      <w:sz w:val="17"/>
    </w:rPr>
  </w:style>
  <w:style w:type="paragraph" w:customStyle="1" w:styleId="NmerodaPgina-Direita">
    <w:name w:val="Número da Página - À Direita"/>
    <w:basedOn w:val="Normal"/>
    <w:rsid w:val="007C6D81"/>
    <w:pPr>
      <w:spacing w:after="0"/>
      <w:ind w:right="144"/>
      <w:jc w:val="right"/>
    </w:pPr>
    <w:rPr>
      <w:rFonts w:asciiTheme="majorHAnsi" w:eastAsiaTheme="minorHAnsi" w:hAnsiTheme="majorHAnsi" w:cstheme="minorBidi"/>
      <w:b/>
      <w:color w:val="FFFFFF" w:themeColor="background1"/>
    </w:rPr>
  </w:style>
  <w:style w:type="paragraph" w:customStyle="1" w:styleId="NmerodaPgina-Esquerda">
    <w:name w:val="Número da Página - À Esquerda"/>
    <w:basedOn w:val="Normal"/>
    <w:rsid w:val="007C6D81"/>
    <w:pPr>
      <w:spacing w:after="0"/>
      <w:ind w:left="144"/>
      <w:jc w:val="left"/>
    </w:pPr>
    <w:rPr>
      <w:rFonts w:asciiTheme="majorHAnsi" w:eastAsiaTheme="minorHAnsi" w:hAnsiTheme="majorHAnsi" w:cstheme="minorBidi"/>
      <w:b/>
      <w:color w:val="FFFFFF" w:themeColor="background1"/>
    </w:rPr>
  </w:style>
  <w:style w:type="paragraph" w:customStyle="1" w:styleId="rodap0">
    <w:name w:val="rodapé"/>
    <w:basedOn w:val="Normal"/>
    <w:autoRedefine/>
    <w:qFormat/>
    <w:rsid w:val="003A6675"/>
    <w:pPr>
      <w:spacing w:after="0" w:line="240" w:lineRule="auto"/>
      <w:jc w:val="center"/>
    </w:pPr>
    <w:rPr>
      <w:rFonts w:eastAsiaTheme="minorHAnsi" w:cstheme="minorBidi"/>
      <w:caps/>
      <w:color w:val="595959" w:themeColor="text1" w:themeTint="A6"/>
      <w:sz w:val="16"/>
      <w:szCs w:val="16"/>
    </w:rPr>
  </w:style>
  <w:style w:type="paragraph" w:customStyle="1" w:styleId="CitaoGrande">
    <w:name w:val="Citação Grande"/>
    <w:basedOn w:val="Normal"/>
    <w:qFormat/>
    <w:rsid w:val="0082157A"/>
    <w:pPr>
      <w:spacing w:after="0" w:line="240" w:lineRule="auto"/>
      <w:ind w:left="568"/>
    </w:pPr>
    <w:rPr>
      <w:rFonts w:asciiTheme="majorHAnsi" w:eastAsiaTheme="minorHAnsi" w:hAnsiTheme="majorHAnsi" w:cstheme="minorBidi"/>
      <w:i/>
      <w:color w:val="595959" w:themeColor="text1" w:themeTint="A6"/>
      <w:szCs w:val="28"/>
    </w:rPr>
  </w:style>
  <w:style w:type="paragraph" w:customStyle="1" w:styleId="ArtigoPequeno-tipomaior">
    <w:name w:val="Artigo Pequeno - tipo maior"/>
    <w:basedOn w:val="Normal"/>
    <w:qFormat/>
    <w:rsid w:val="00407969"/>
    <w:pPr>
      <w:jc w:val="left"/>
    </w:pPr>
    <w:rPr>
      <w:rFonts w:eastAsiaTheme="minorHAnsi" w:cstheme="minorBidi"/>
      <w:color w:val="595959" w:themeColor="text1" w:themeTint="A6"/>
    </w:rPr>
  </w:style>
  <w:style w:type="paragraph" w:customStyle="1" w:styleId="SubttulodaBarraLateral">
    <w:name w:val="Subtítulo da Barra Lateral"/>
    <w:basedOn w:val="Normal"/>
    <w:rsid w:val="007C6D81"/>
    <w:pPr>
      <w:jc w:val="left"/>
    </w:pPr>
    <w:rPr>
      <w:rFonts w:asciiTheme="majorHAnsi" w:eastAsiaTheme="minorHAnsi" w:hAnsiTheme="majorHAnsi" w:cstheme="minorBidi"/>
      <w:color w:val="595959" w:themeColor="text1" w:themeTint="A6"/>
      <w:szCs w:val="20"/>
    </w:rPr>
  </w:style>
  <w:style w:type="paragraph" w:customStyle="1" w:styleId="TtulodaBarraLateral">
    <w:name w:val="Título da Barra Lateral"/>
    <w:basedOn w:val="Normal"/>
    <w:autoRedefine/>
    <w:rsid w:val="007C6D81"/>
    <w:pPr>
      <w:pBdr>
        <w:bottom w:val="single" w:sz="4" w:space="1" w:color="404040" w:themeColor="text1" w:themeTint="BF"/>
      </w:pBdr>
      <w:spacing w:before="200" w:after="200" w:line="276" w:lineRule="auto"/>
      <w:jc w:val="left"/>
    </w:pPr>
    <w:rPr>
      <w:rFonts w:asciiTheme="majorHAnsi" w:eastAsiaTheme="minorHAnsi" w:hAnsiTheme="majorHAnsi" w:cstheme="minorBidi"/>
      <w:noProof/>
      <w:sz w:val="28"/>
      <w:lang w:eastAsia="pt-BR"/>
    </w:rPr>
  </w:style>
  <w:style w:type="paragraph" w:customStyle="1" w:styleId="SlogandaEmpresa">
    <w:name w:val="Slogan da Empresa"/>
    <w:basedOn w:val="Normal"/>
    <w:rsid w:val="007C6D81"/>
    <w:pPr>
      <w:spacing w:before="200" w:after="200"/>
      <w:jc w:val="left"/>
    </w:pPr>
    <w:rPr>
      <w:rFonts w:asciiTheme="majorHAnsi" w:eastAsiaTheme="minorHAnsi" w:hAnsiTheme="majorHAnsi" w:cstheme="minorBidi"/>
      <w:i/>
      <w:color w:val="595959" w:themeColor="text1" w:themeTint="A6"/>
      <w:sz w:val="17"/>
    </w:rPr>
  </w:style>
  <w:style w:type="paragraph" w:customStyle="1" w:styleId="CorpodoTextodaBarraLateral">
    <w:name w:val="Corpo do Texto da Barra Lateral"/>
    <w:basedOn w:val="Normal"/>
    <w:rsid w:val="007C6D81"/>
    <w:pPr>
      <w:spacing w:after="200" w:line="384" w:lineRule="auto"/>
      <w:jc w:val="left"/>
    </w:pPr>
    <w:rPr>
      <w:rFonts w:eastAsiaTheme="minorHAnsi" w:cstheme="minorBidi"/>
      <w:color w:val="595959" w:themeColor="text1" w:themeTint="A6"/>
      <w:sz w:val="15"/>
    </w:rPr>
  </w:style>
  <w:style w:type="paragraph" w:customStyle="1" w:styleId="NomedaEmpresa-Capa">
    <w:name w:val="Nome da Empresa - Capa"/>
    <w:basedOn w:val="Normal"/>
    <w:link w:val="NomedaEmpresa-CarCapa"/>
    <w:rsid w:val="007C6D81"/>
    <w:pPr>
      <w:spacing w:after="0"/>
      <w:jc w:val="left"/>
    </w:pPr>
    <w:rPr>
      <w:rFonts w:asciiTheme="majorHAnsi" w:eastAsiaTheme="minorHAnsi" w:hAnsiTheme="majorHAnsi" w:cstheme="minorBidi"/>
      <w:color w:val="595959" w:themeColor="text1" w:themeTint="A6"/>
      <w:sz w:val="17"/>
    </w:rPr>
  </w:style>
  <w:style w:type="character" w:customStyle="1" w:styleId="NomedaEmpresa-CarCapa">
    <w:name w:val="Nome da Empresa - Car Capa"/>
    <w:basedOn w:val="Fontepargpadro"/>
    <w:link w:val="NomedaEmpresa-Capa"/>
    <w:rsid w:val="007C6D81"/>
    <w:rPr>
      <w:rFonts w:asciiTheme="majorHAnsi" w:eastAsiaTheme="minorHAnsi" w:hAnsiTheme="majorHAnsi" w:cstheme="minorBidi"/>
      <w:color w:val="595959" w:themeColor="text1" w:themeTint="A6"/>
      <w:sz w:val="17"/>
      <w:szCs w:val="22"/>
      <w:lang w:val="pt-BR" w:eastAsia="en-US"/>
    </w:rPr>
  </w:style>
  <w:style w:type="paragraph" w:customStyle="1" w:styleId="InsiraoLogotipoAqui">
    <w:name w:val="Insira o Logotipo Aqui"/>
    <w:basedOn w:val="Normal"/>
    <w:rsid w:val="007C6D81"/>
    <w:pPr>
      <w:spacing w:after="0"/>
      <w:jc w:val="center"/>
    </w:pPr>
    <w:rPr>
      <w:rFonts w:asciiTheme="majorHAnsi" w:eastAsiaTheme="minorHAnsi" w:hAnsiTheme="majorHAnsi" w:cstheme="minorBidi"/>
      <w:color w:val="595959" w:themeColor="text1" w:themeTint="A6"/>
    </w:rPr>
  </w:style>
  <w:style w:type="paragraph" w:customStyle="1" w:styleId="TtulodoBoletimInformativo">
    <w:name w:val="Título do Boletim Informativo"/>
    <w:basedOn w:val="Normal"/>
    <w:autoRedefine/>
    <w:rsid w:val="007C6D81"/>
    <w:pPr>
      <w:framePr w:hSpace="180" w:wrap="around" w:vAnchor="page" w:hAnchor="margin" w:y="1141"/>
      <w:jc w:val="left"/>
    </w:pPr>
    <w:rPr>
      <w:rFonts w:asciiTheme="majorHAnsi" w:eastAsiaTheme="minorHAnsi" w:hAnsiTheme="majorHAnsi" w:cstheme="minorBidi"/>
      <w:noProof/>
      <w:color w:val="595959" w:themeColor="text1" w:themeTint="A6"/>
      <w:sz w:val="96"/>
      <w:szCs w:val="96"/>
    </w:rPr>
  </w:style>
  <w:style w:type="paragraph" w:customStyle="1" w:styleId="imgcentralizada">
    <w:name w:val="img centralizada"/>
    <w:basedOn w:val="Ttulo10"/>
    <w:link w:val="imgcentralizadaChar"/>
    <w:autoRedefine/>
    <w:qFormat/>
    <w:rsid w:val="00407969"/>
    <w:rPr>
      <w:rFonts w:asciiTheme="minorHAnsi" w:hAnsiTheme="minorHAnsi" w:cstheme="minorHAnsi"/>
      <w:b/>
      <w:color w:val="000000"/>
      <w:sz w:val="22"/>
      <w14:textFill>
        <w14:solidFill>
          <w14:srgbClr w14:val="000000">
            <w14:lumMod w14:val="65000"/>
            <w14:lumOff w14:val="35000"/>
          </w14:srgbClr>
        </w14:solidFill>
      </w14:textFill>
    </w:rPr>
  </w:style>
  <w:style w:type="character" w:customStyle="1" w:styleId="imgcentralizadaChar">
    <w:name w:val="img centralizada Char"/>
    <w:basedOn w:val="Fontepargpadro"/>
    <w:link w:val="imgcentralizada"/>
    <w:rsid w:val="00407969"/>
    <w:rPr>
      <w:rFonts w:asciiTheme="minorHAnsi" w:hAnsiTheme="minorHAnsi" w:cstheme="minorHAnsi"/>
      <w:noProof/>
      <w:sz w:val="22"/>
      <w:szCs w:val="22"/>
      <w:lang w:val="en-US" w:eastAsia="en-US"/>
    </w:rPr>
  </w:style>
  <w:style w:type="paragraph" w:customStyle="1" w:styleId="Commarcadores7">
    <w:name w:val="Com marcadores 7"/>
    <w:basedOn w:val="Normal"/>
    <w:uiPriority w:val="99"/>
    <w:rsid w:val="00395BDE"/>
    <w:pPr>
      <w:numPr>
        <w:numId w:val="15"/>
      </w:numPr>
      <w:tabs>
        <w:tab w:val="right" w:leader="dot" w:pos="9356"/>
      </w:tabs>
      <w:spacing w:after="0"/>
      <w:ind w:left="1560" w:hanging="258"/>
    </w:pPr>
    <w:rPr>
      <w:rFonts w:eastAsia="Times New Roman"/>
      <w:szCs w:val="24"/>
    </w:rPr>
  </w:style>
  <w:style w:type="paragraph" w:customStyle="1" w:styleId="Tabla5fuenteblancavieta">
    <w:name w:val="Tabla 5 fuente blanca viñeta"/>
    <w:basedOn w:val="Normal"/>
    <w:autoRedefine/>
    <w:rsid w:val="001E3ED4"/>
    <w:pPr>
      <w:framePr w:hSpace="141" w:wrap="around" w:vAnchor="text" w:hAnchor="margin" w:y="214"/>
      <w:tabs>
        <w:tab w:val="left" w:pos="154"/>
      </w:tabs>
      <w:spacing w:before="60" w:after="60" w:line="240" w:lineRule="auto"/>
      <w:ind w:left="340" w:right="170" w:hanging="340"/>
      <w:suppressOverlap/>
      <w:jc w:val="center"/>
    </w:pPr>
    <w:rPr>
      <w:rFonts w:eastAsia="Times New Roman" w:cs="Futura Lt BT"/>
      <w:b/>
      <w:bCs/>
      <w:color w:val="FFFFFF"/>
      <w:szCs w:val="20"/>
      <w:lang w:val="en-US"/>
    </w:rPr>
  </w:style>
  <w:style w:type="paragraph" w:styleId="Commarcadores3">
    <w:name w:val="List Bullet 3"/>
    <w:basedOn w:val="Normal"/>
    <w:uiPriority w:val="99"/>
    <w:unhideWhenUsed/>
    <w:rsid w:val="00DF5A97"/>
    <w:pPr>
      <w:numPr>
        <w:numId w:val="37"/>
      </w:numPr>
      <w:spacing w:before="40" w:after="40" w:line="240" w:lineRule="auto"/>
      <w:ind w:left="142" w:hanging="142"/>
    </w:pPr>
    <w:rPr>
      <w:sz w:val="18"/>
    </w:rPr>
  </w:style>
  <w:style w:type="table" w:customStyle="1" w:styleId="SombreamentoMdio1-nfase11">
    <w:name w:val="Sombreamento Médio 1 - Ênfase 11"/>
    <w:basedOn w:val="Tabelanormal"/>
    <w:uiPriority w:val="63"/>
    <w:rsid w:val="0040068B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Commarcadores5">
    <w:name w:val="List Bullet 5"/>
    <w:basedOn w:val="Normal"/>
    <w:uiPriority w:val="99"/>
    <w:unhideWhenUsed/>
    <w:rsid w:val="00395BDE"/>
    <w:pPr>
      <w:numPr>
        <w:numId w:val="16"/>
      </w:numPr>
      <w:tabs>
        <w:tab w:val="right" w:leader="dot" w:pos="9356"/>
      </w:tabs>
      <w:ind w:left="851" w:hanging="284"/>
    </w:pPr>
    <w:rPr>
      <w:szCs w:val="24"/>
      <w:lang w:eastAsia="pt-BR"/>
    </w:rPr>
  </w:style>
  <w:style w:type="paragraph" w:customStyle="1" w:styleId="Vieta3">
    <w:name w:val="Viñeta 3"/>
    <w:basedOn w:val="Normal"/>
    <w:next w:val="Normal"/>
    <w:rsid w:val="00B549E9"/>
    <w:pPr>
      <w:numPr>
        <w:numId w:val="20"/>
      </w:numPr>
      <w:tabs>
        <w:tab w:val="left" w:pos="851"/>
      </w:tabs>
      <w:spacing w:before="60" w:after="60" w:line="264" w:lineRule="auto"/>
    </w:pPr>
    <w:rPr>
      <w:rFonts w:eastAsia="Times New Roman"/>
      <w:szCs w:val="20"/>
      <w:lang w:val="es-ES" w:eastAsia="es-ES"/>
    </w:rPr>
  </w:style>
  <w:style w:type="table" w:customStyle="1" w:styleId="GradeClara-nfase11">
    <w:name w:val="Grade Clara - Ênfase 11"/>
    <w:basedOn w:val="Tabelanormal"/>
    <w:uiPriority w:val="62"/>
    <w:rsid w:val="00FB2646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styleId="Refdecomentrio">
    <w:name w:val="annotation reference"/>
    <w:basedOn w:val="Fontepargpadro"/>
    <w:uiPriority w:val="99"/>
    <w:unhideWhenUsed/>
    <w:rsid w:val="00953C70"/>
    <w:rPr>
      <w:sz w:val="16"/>
      <w:szCs w:val="16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53C70"/>
    <w:rPr>
      <w:rFonts w:ascii="Verdana" w:eastAsia="Calibri" w:hAnsi="Verdana" w:cs="Times New Roman"/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53C70"/>
    <w:rPr>
      <w:rFonts w:ascii="Verdana" w:hAnsi="Verdana"/>
      <w:b/>
      <w:bCs/>
      <w:lang w:val="pt-BR" w:eastAsia="en-US"/>
    </w:rPr>
  </w:style>
  <w:style w:type="paragraph" w:customStyle="1" w:styleId="Abdu">
    <w:name w:val="Abdu"/>
    <w:basedOn w:val="Normal"/>
    <w:qFormat/>
    <w:rsid w:val="00BB27A3"/>
    <w:pPr>
      <w:spacing w:after="0"/>
    </w:pPr>
    <w:rPr>
      <w:rFonts w:eastAsia="Times New Roman" w:cs="Arial"/>
      <w:szCs w:val="24"/>
      <w:lang w:eastAsia="pt-BR"/>
    </w:rPr>
  </w:style>
  <w:style w:type="table" w:customStyle="1" w:styleId="GradeClara-nfase12">
    <w:name w:val="Grade Clara - Ênfase 12"/>
    <w:basedOn w:val="Tabelanormal"/>
    <w:rsid w:val="003D3C54"/>
    <w:rPr>
      <w:rFonts w:asciiTheme="minorHAnsi" w:eastAsiaTheme="minorHAnsi" w:hAnsiTheme="minorHAnsi" w:cstheme="minorBidi"/>
      <w:sz w:val="22"/>
      <w:szCs w:val="22"/>
    </w:rPr>
    <w:tblPr>
      <w:jc w:val="center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left w:w="0" w:type="dxa"/>
        <w:right w:w="0" w:type="dxa"/>
      </w:tblCellMar>
    </w:tblPr>
    <w:trPr>
      <w:jc w:val="center"/>
    </w:tr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Normalconsangraizq">
    <w:name w:val="Normal con sangría izq."/>
    <w:basedOn w:val="Normal"/>
    <w:next w:val="Normal"/>
    <w:rsid w:val="003E23E7"/>
    <w:pPr>
      <w:ind w:left="851"/>
    </w:pPr>
  </w:style>
  <w:style w:type="paragraph" w:customStyle="1" w:styleId="Normaltextoresaltado">
    <w:name w:val="Normal texto resaltado"/>
    <w:basedOn w:val="Normal"/>
    <w:next w:val="Normal"/>
    <w:link w:val="NormaltextoresaltadoCar"/>
    <w:rsid w:val="003E23E7"/>
    <w:rPr>
      <w:b/>
      <w:color w:val="365F91"/>
    </w:rPr>
  </w:style>
  <w:style w:type="paragraph" w:customStyle="1" w:styleId="Piedeimagen">
    <w:name w:val="Pie de imagen"/>
    <w:basedOn w:val="Normal"/>
    <w:rsid w:val="003E23E7"/>
    <w:pPr>
      <w:numPr>
        <w:numId w:val="17"/>
      </w:numPr>
      <w:shd w:val="clear" w:color="auto" w:fill="ECEADC"/>
      <w:spacing w:after="0"/>
      <w:jc w:val="center"/>
    </w:pPr>
    <w:rPr>
      <w:sz w:val="18"/>
    </w:rPr>
  </w:style>
  <w:style w:type="paragraph" w:customStyle="1" w:styleId="PiedeTabla">
    <w:name w:val="Pie de Tabla"/>
    <w:basedOn w:val="Piedeimagen"/>
    <w:next w:val="Normal"/>
    <w:rsid w:val="003E23E7"/>
    <w:pPr>
      <w:shd w:val="clear" w:color="auto" w:fill="auto"/>
      <w:spacing w:after="60"/>
    </w:pPr>
  </w:style>
  <w:style w:type="character" w:styleId="RefernciaIntensa">
    <w:name w:val="Intense Reference"/>
    <w:basedOn w:val="Fontepargpadro"/>
    <w:uiPriority w:val="32"/>
    <w:rsid w:val="007C6D81"/>
    <w:rPr>
      <w:b/>
      <w:bCs/>
      <w:smallCaps/>
      <w:color w:val="C0504D" w:themeColor="accent2"/>
      <w:spacing w:val="5"/>
      <w:u w:val="single"/>
    </w:rPr>
  </w:style>
  <w:style w:type="character" w:styleId="RefernciaSutil">
    <w:name w:val="Subtle Reference"/>
    <w:basedOn w:val="Fontepargpadro"/>
    <w:uiPriority w:val="31"/>
    <w:rsid w:val="007C6D81"/>
    <w:rPr>
      <w:smallCaps/>
      <w:color w:val="C0504D" w:themeColor="accent2"/>
      <w:u w:val="single"/>
    </w:rPr>
  </w:style>
  <w:style w:type="paragraph" w:customStyle="1" w:styleId="Subttuloconletra">
    <w:name w:val="Subtítulo con letra"/>
    <w:basedOn w:val="Normal"/>
    <w:next w:val="Normal"/>
    <w:rsid w:val="003E23E7"/>
    <w:pPr>
      <w:tabs>
        <w:tab w:val="num" w:pos="360"/>
        <w:tab w:val="left" w:pos="510"/>
      </w:tabs>
      <w:ind w:left="360" w:hanging="360"/>
    </w:pPr>
    <w:rPr>
      <w:color w:val="365F91"/>
    </w:rPr>
  </w:style>
  <w:style w:type="paragraph" w:customStyle="1" w:styleId="Subttuloconnmero">
    <w:name w:val="Subtítulo con número"/>
    <w:basedOn w:val="Subttuloconletra"/>
    <w:next w:val="Normal"/>
    <w:rsid w:val="003E23E7"/>
  </w:style>
  <w:style w:type="paragraph" w:customStyle="1" w:styleId="Tabla1fuenteblancacentrada">
    <w:name w:val="Tabla 1 fuente blanca centrada"/>
    <w:basedOn w:val="Normal"/>
    <w:rsid w:val="003E23E7"/>
    <w:pPr>
      <w:framePr w:hSpace="141" w:wrap="around" w:vAnchor="text" w:hAnchor="margin" w:xAlign="right" w:y="111"/>
      <w:spacing w:before="60" w:after="60"/>
      <w:suppressOverlap/>
      <w:jc w:val="center"/>
    </w:pPr>
    <w:rPr>
      <w:color w:val="FFFFFF"/>
      <w:sz w:val="19"/>
      <w:lang w:val="es-ES_tradnl"/>
    </w:rPr>
  </w:style>
  <w:style w:type="paragraph" w:customStyle="1" w:styleId="Tabla2fuentenegracentrada">
    <w:name w:val="Tabla 2 fuente negra centrada"/>
    <w:basedOn w:val="Normal"/>
    <w:autoRedefine/>
    <w:rsid w:val="003E23E7"/>
    <w:pPr>
      <w:autoSpaceDE w:val="0"/>
      <w:autoSpaceDN w:val="0"/>
      <w:adjustRightInd w:val="0"/>
      <w:spacing w:after="0"/>
      <w:jc w:val="center"/>
    </w:pPr>
    <w:rPr>
      <w:rFonts w:cs="Humanst521BT"/>
      <w:noProof/>
      <w:sz w:val="18"/>
      <w:szCs w:val="18"/>
    </w:rPr>
  </w:style>
  <w:style w:type="paragraph" w:customStyle="1" w:styleId="Tabla3fuentenegraizquieda">
    <w:name w:val="Tabla 3 fuente negra izquieda"/>
    <w:basedOn w:val="Tabla2fuentenegracentrada"/>
    <w:link w:val="Tabla3fuentenegraizquiedaCarCar"/>
    <w:rsid w:val="003E23E7"/>
    <w:pPr>
      <w:spacing w:before="60" w:after="60"/>
      <w:ind w:left="170" w:right="170"/>
      <w:jc w:val="left"/>
    </w:pPr>
    <w:rPr>
      <w:lang w:val="en-US"/>
    </w:rPr>
  </w:style>
  <w:style w:type="paragraph" w:customStyle="1" w:styleId="Tabla4fuenteazulvieta">
    <w:name w:val="Tabla 4 fuente azul viñeta"/>
    <w:basedOn w:val="Normal"/>
    <w:link w:val="Tabla4fuenteazulvietaCarCar"/>
    <w:rsid w:val="003E23E7"/>
    <w:pPr>
      <w:framePr w:hSpace="141" w:wrap="around" w:vAnchor="text" w:hAnchor="text" w:x="-27" w:y="1"/>
      <w:numPr>
        <w:numId w:val="18"/>
      </w:numPr>
      <w:spacing w:before="60" w:after="60"/>
      <w:ind w:right="170"/>
      <w:suppressOverlap/>
      <w:jc w:val="left"/>
    </w:pPr>
    <w:rPr>
      <w:rFonts w:cs="Arial"/>
      <w:b/>
      <w:color w:val="365F91"/>
      <w:sz w:val="18"/>
      <w:lang w:val="en-US"/>
    </w:rPr>
  </w:style>
  <w:style w:type="paragraph" w:customStyle="1" w:styleId="Tabla6fuenteazul">
    <w:name w:val="Tabla 6 fuente azul"/>
    <w:basedOn w:val="Normal"/>
    <w:link w:val="Tabla6fuenteazulCarCar"/>
    <w:rsid w:val="003E23E7"/>
    <w:pPr>
      <w:spacing w:before="60" w:after="60"/>
      <w:ind w:left="170" w:right="170"/>
      <w:jc w:val="left"/>
    </w:pPr>
    <w:rPr>
      <w:rFonts w:cs="Arial"/>
      <w:b/>
      <w:color w:val="365F91"/>
      <w:sz w:val="18"/>
      <w:lang w:val="en-US"/>
    </w:rPr>
  </w:style>
  <w:style w:type="paragraph" w:styleId="ndicedeilustraes">
    <w:name w:val="table of figures"/>
    <w:basedOn w:val="Normal"/>
    <w:next w:val="Normal"/>
    <w:uiPriority w:val="99"/>
    <w:rsid w:val="00E4734A"/>
    <w:pPr>
      <w:tabs>
        <w:tab w:val="right" w:leader="dot" w:pos="9299"/>
      </w:tabs>
      <w:spacing w:line="240" w:lineRule="auto"/>
      <w:ind w:right="397"/>
    </w:pPr>
    <w:rPr>
      <w:color w:val="365F91" w:themeColor="accent1" w:themeShade="BF"/>
    </w:rPr>
  </w:style>
  <w:style w:type="paragraph" w:styleId="Sumrio4">
    <w:name w:val="toc 4"/>
    <w:basedOn w:val="Normal"/>
    <w:next w:val="Normal"/>
    <w:autoRedefine/>
    <w:uiPriority w:val="39"/>
    <w:unhideWhenUsed/>
    <w:rsid w:val="002C402B"/>
    <w:pPr>
      <w:spacing w:after="160" w:line="260" w:lineRule="exact"/>
      <w:ind w:left="720"/>
      <w:jc w:val="left"/>
    </w:pPr>
    <w:rPr>
      <w:i/>
      <w:color w:val="365F91" w:themeColor="accent1" w:themeShade="BF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2C402B"/>
    <w:pPr>
      <w:spacing w:after="160" w:line="260" w:lineRule="exact"/>
      <w:ind w:left="958"/>
      <w:jc w:val="left"/>
    </w:pPr>
    <w:rPr>
      <w:i/>
      <w:color w:val="365F91" w:themeColor="accent1" w:themeShade="BF"/>
      <w:szCs w:val="18"/>
    </w:rPr>
  </w:style>
  <w:style w:type="paragraph" w:customStyle="1" w:styleId="Vieta20">
    <w:name w:val="Viñeta 2"/>
    <w:basedOn w:val="Normal"/>
    <w:rsid w:val="003E23E7"/>
    <w:pPr>
      <w:tabs>
        <w:tab w:val="left" w:pos="851"/>
      </w:tabs>
      <w:spacing w:before="60" w:after="60"/>
    </w:pPr>
  </w:style>
  <w:style w:type="character" w:customStyle="1" w:styleId="TextocomentarioCar1">
    <w:name w:val="Texto comentario Car1"/>
    <w:basedOn w:val="Fontepargpadro"/>
    <w:uiPriority w:val="99"/>
    <w:semiHidden/>
    <w:rsid w:val="003E23E7"/>
    <w:rPr>
      <w:rFonts w:ascii="Verdana" w:eastAsia="Calibri" w:hAnsi="Verdana" w:cs="Times New Roman"/>
      <w:sz w:val="20"/>
      <w:szCs w:val="20"/>
      <w:lang w:val="pt-BR"/>
    </w:rPr>
  </w:style>
  <w:style w:type="table" w:styleId="SombreamentoClaro-nfase4">
    <w:name w:val="Light Shading Accent 4"/>
    <w:basedOn w:val="Tabelanormal"/>
    <w:uiPriority w:val="60"/>
    <w:rsid w:val="00FC0CE1"/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paragraph" w:customStyle="1" w:styleId="corpodetexto23">
    <w:name w:val="corpo de texto 23"/>
    <w:basedOn w:val="Normal"/>
    <w:rsid w:val="003E23E7"/>
    <w:pPr>
      <w:numPr>
        <w:numId w:val="19"/>
      </w:numPr>
      <w:tabs>
        <w:tab w:val="left" w:pos="567"/>
        <w:tab w:val="right" w:leader="dot" w:pos="9356"/>
      </w:tabs>
      <w:suppressAutoHyphens/>
      <w:spacing w:after="0"/>
    </w:pPr>
    <w:rPr>
      <w:rFonts w:ascii="ZapfHumnst BT" w:eastAsiaTheme="minorHAnsi" w:hAnsi="ZapfHumnst BT"/>
      <w:b/>
      <w:sz w:val="18"/>
      <w:szCs w:val="20"/>
      <w:lang w:eastAsia="ar-SA"/>
    </w:rPr>
  </w:style>
  <w:style w:type="paragraph" w:customStyle="1" w:styleId="5-TextotablaNegro">
    <w:name w:val="5-Texto tabla Negro"/>
    <w:basedOn w:val="Normal"/>
    <w:link w:val="5-TextotablaNegroCar"/>
    <w:autoRedefine/>
    <w:rsid w:val="009B52E7"/>
    <w:pPr>
      <w:autoSpaceDE w:val="0"/>
      <w:autoSpaceDN w:val="0"/>
      <w:adjustRightInd w:val="0"/>
      <w:spacing w:before="60" w:after="60" w:line="210" w:lineRule="exact"/>
      <w:ind w:left="142" w:right="142"/>
    </w:pPr>
    <w:rPr>
      <w:rFonts w:ascii="Futura Lt" w:eastAsia="Times New Roman" w:hAnsi="Futura Lt" w:cs="Humanst521BT"/>
      <w:sz w:val="18"/>
      <w:szCs w:val="18"/>
      <w:lang w:val="es-ES"/>
    </w:rPr>
  </w:style>
  <w:style w:type="character" w:customStyle="1" w:styleId="5-TextotablaNegroCar">
    <w:name w:val="5-Texto tabla Negro Car"/>
    <w:basedOn w:val="Fontepargpadro"/>
    <w:link w:val="5-TextotablaNegro"/>
    <w:rsid w:val="009B52E7"/>
    <w:rPr>
      <w:rFonts w:ascii="Futura Lt" w:eastAsia="Times New Roman" w:hAnsi="Futura Lt" w:cs="Humanst521BT"/>
      <w:sz w:val="18"/>
      <w:szCs w:val="18"/>
      <w:lang w:eastAsia="en-US"/>
    </w:rPr>
  </w:style>
  <w:style w:type="paragraph" w:customStyle="1" w:styleId="Textotablanegroresaltado">
    <w:name w:val="Texto tabla negro resaltado"/>
    <w:basedOn w:val="5-TextotablaNegro"/>
    <w:link w:val="TextotablanegroresaltadoCar"/>
    <w:autoRedefine/>
    <w:rsid w:val="00301661"/>
    <w:pPr>
      <w:autoSpaceDE/>
      <w:autoSpaceDN/>
      <w:adjustRightInd/>
      <w:spacing w:before="120" w:after="240" w:line="288" w:lineRule="auto"/>
      <w:ind w:left="0" w:right="0"/>
    </w:pPr>
    <w:rPr>
      <w:rFonts w:ascii="Verdana" w:hAnsi="Verdana" w:cs="Arial"/>
      <w:iCs/>
      <w:sz w:val="20"/>
      <w:szCs w:val="20"/>
    </w:rPr>
  </w:style>
  <w:style w:type="character" w:customStyle="1" w:styleId="TextotablanegroresaltadoCar">
    <w:name w:val="Texto tabla negro resaltado Car"/>
    <w:basedOn w:val="5-TextotablaNegroCar"/>
    <w:link w:val="Textotablanegroresaltado"/>
    <w:rsid w:val="00301661"/>
    <w:rPr>
      <w:rFonts w:ascii="Verdana" w:eastAsia="Times New Roman" w:hAnsi="Verdana" w:cs="Arial"/>
      <w:iCs/>
      <w:sz w:val="18"/>
      <w:szCs w:val="18"/>
      <w:lang w:eastAsia="en-US"/>
    </w:rPr>
  </w:style>
  <w:style w:type="paragraph" w:styleId="Sumrio6">
    <w:name w:val="toc 6"/>
    <w:basedOn w:val="Normal"/>
    <w:next w:val="Normal"/>
    <w:autoRedefine/>
    <w:uiPriority w:val="39"/>
    <w:unhideWhenUsed/>
    <w:rsid w:val="00DF0F49"/>
    <w:pPr>
      <w:spacing w:before="0" w:after="0"/>
      <w:ind w:left="1200"/>
      <w:jc w:val="left"/>
    </w:pPr>
    <w:rPr>
      <w:rFonts w:asciiTheme="minorHAnsi" w:hAnsi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57172F"/>
    <w:pPr>
      <w:spacing w:before="0" w:after="0"/>
      <w:ind w:left="1440"/>
      <w:jc w:val="left"/>
    </w:pPr>
    <w:rPr>
      <w:rFonts w:asciiTheme="minorHAnsi" w:hAnsi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57172F"/>
    <w:pPr>
      <w:spacing w:before="0" w:after="0"/>
      <w:ind w:left="1680"/>
      <w:jc w:val="left"/>
    </w:pPr>
    <w:rPr>
      <w:rFonts w:asciiTheme="minorHAnsi" w:hAnsi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57172F"/>
    <w:pPr>
      <w:spacing w:before="0" w:after="0"/>
      <w:ind w:left="1920"/>
      <w:jc w:val="left"/>
    </w:pPr>
    <w:rPr>
      <w:rFonts w:asciiTheme="minorHAnsi" w:hAnsiTheme="minorHAnsi"/>
      <w:sz w:val="18"/>
      <w:szCs w:val="18"/>
    </w:rPr>
  </w:style>
  <w:style w:type="character" w:customStyle="1" w:styleId="apple-converted-space">
    <w:name w:val="apple-converted-space"/>
    <w:basedOn w:val="Fontepargpadro"/>
    <w:rsid w:val="000F1558"/>
  </w:style>
  <w:style w:type="character" w:customStyle="1" w:styleId="shorttext">
    <w:name w:val="short_text"/>
    <w:basedOn w:val="Fontepargpadro"/>
    <w:rsid w:val="000F1558"/>
  </w:style>
  <w:style w:type="paragraph" w:customStyle="1" w:styleId="Parrafo1">
    <w:name w:val="Parrafo1"/>
    <w:basedOn w:val="Normal"/>
    <w:uiPriority w:val="99"/>
    <w:rsid w:val="003E1FC7"/>
    <w:pPr>
      <w:spacing w:line="240" w:lineRule="exact"/>
    </w:pPr>
    <w:rPr>
      <w:rFonts w:ascii="Futura Lt" w:hAnsi="Futura Lt"/>
      <w:lang w:val="es-ES"/>
    </w:rPr>
  </w:style>
  <w:style w:type="paragraph" w:customStyle="1" w:styleId="Retrait1">
    <w:name w:val="Retrait1"/>
    <w:basedOn w:val="Normal"/>
    <w:rsid w:val="003E1FC7"/>
    <w:pPr>
      <w:overflowPunct w:val="0"/>
      <w:autoSpaceDE w:val="0"/>
      <w:autoSpaceDN w:val="0"/>
      <w:adjustRightInd w:val="0"/>
      <w:spacing w:after="0"/>
      <w:ind w:left="709" w:right="284"/>
      <w:textAlignment w:val="baseline"/>
    </w:pPr>
    <w:rPr>
      <w:rFonts w:eastAsia="Times New Roman"/>
      <w:color w:val="000000"/>
      <w:szCs w:val="20"/>
      <w:lang w:val="fr-FR"/>
    </w:rPr>
  </w:style>
  <w:style w:type="character" w:customStyle="1" w:styleId="txt">
    <w:name w:val="txt"/>
    <w:basedOn w:val="Fontepargpadro"/>
    <w:rsid w:val="003E1FC7"/>
  </w:style>
  <w:style w:type="character" w:customStyle="1" w:styleId="Tabla4fuenteazulvietaCarCar">
    <w:name w:val="Tabla 4 fuente azul viñeta Car Car"/>
    <w:basedOn w:val="Fontepargpadro"/>
    <w:link w:val="Tabla4fuenteazulvieta"/>
    <w:rsid w:val="001D5C1D"/>
    <w:rPr>
      <w:rFonts w:ascii="Arial" w:hAnsi="Arial" w:cs="Arial"/>
      <w:b/>
      <w:color w:val="365F91"/>
      <w:sz w:val="18"/>
      <w:szCs w:val="22"/>
      <w:lang w:val="en-US"/>
    </w:rPr>
  </w:style>
  <w:style w:type="character" w:customStyle="1" w:styleId="Tabla3fuentenegraizquiedaCarCar">
    <w:name w:val="Tabla 3 fuente negra izquieda Car Car"/>
    <w:basedOn w:val="Fontepargpadro"/>
    <w:link w:val="Tabla3fuentenegraizquieda"/>
    <w:rsid w:val="001D5C1D"/>
    <w:rPr>
      <w:rFonts w:ascii="Verdana" w:hAnsi="Verdana" w:cs="Humanst521BT"/>
      <w:noProof/>
      <w:sz w:val="18"/>
      <w:szCs w:val="18"/>
      <w:lang w:val="en-US" w:eastAsia="en-US"/>
    </w:rPr>
  </w:style>
  <w:style w:type="character" w:customStyle="1" w:styleId="Tabla6fuenteazulCarCar">
    <w:name w:val="Tabla 6 fuente azul Car Car"/>
    <w:basedOn w:val="Fontepargpadro"/>
    <w:link w:val="Tabla6fuenteazul"/>
    <w:rsid w:val="001D5C1D"/>
    <w:rPr>
      <w:rFonts w:ascii="Verdana" w:hAnsi="Verdana" w:cs="Arial"/>
      <w:b/>
      <w:color w:val="365F91"/>
      <w:sz w:val="18"/>
      <w:szCs w:val="22"/>
      <w:lang w:val="en-US" w:eastAsia="en-US"/>
    </w:rPr>
  </w:style>
  <w:style w:type="character" w:customStyle="1" w:styleId="NormaltextoresaltadoCar">
    <w:name w:val="Normal texto resaltado Car"/>
    <w:basedOn w:val="Fontepargpadro"/>
    <w:link w:val="Normaltextoresaltado"/>
    <w:rsid w:val="001D5C1D"/>
    <w:rPr>
      <w:rFonts w:ascii="Verdana" w:hAnsi="Verdana"/>
      <w:b/>
      <w:color w:val="365F91"/>
      <w:szCs w:val="22"/>
      <w:lang w:val="pt-BR" w:eastAsia="en-US"/>
    </w:rPr>
  </w:style>
  <w:style w:type="paragraph" w:customStyle="1" w:styleId="TtuloPortadilla">
    <w:name w:val="Título Portadilla"/>
    <w:basedOn w:val="Normal"/>
    <w:autoRedefine/>
    <w:rsid w:val="001D5C1D"/>
    <w:pPr>
      <w:numPr>
        <w:numId w:val="21"/>
      </w:numPr>
      <w:spacing w:after="200" w:line="276" w:lineRule="auto"/>
      <w:ind w:left="284" w:hanging="426"/>
      <w:jc w:val="left"/>
    </w:pPr>
    <w:rPr>
      <w:rFonts w:ascii="Futura Bk" w:eastAsia="Times New Roman" w:hAnsi="Futura Bk"/>
      <w:caps/>
      <w:color w:val="365F91"/>
      <w:sz w:val="32"/>
      <w:szCs w:val="32"/>
      <w:lang w:val="es-ES"/>
    </w:rPr>
  </w:style>
  <w:style w:type="paragraph" w:customStyle="1" w:styleId="Tablafuenteazul">
    <w:name w:val="Tabla fuente azul"/>
    <w:basedOn w:val="Normal"/>
    <w:link w:val="TablafuenteazulCar"/>
    <w:rsid w:val="001D5C1D"/>
    <w:pPr>
      <w:spacing w:before="60" w:after="60"/>
      <w:ind w:left="142" w:right="142"/>
      <w:jc w:val="left"/>
    </w:pPr>
    <w:rPr>
      <w:rFonts w:eastAsia="Times New Roman" w:cs="Arial"/>
      <w:b/>
      <w:color w:val="0070C0"/>
      <w:sz w:val="18"/>
      <w:szCs w:val="20"/>
      <w:lang w:val="en-US"/>
    </w:rPr>
  </w:style>
  <w:style w:type="character" w:customStyle="1" w:styleId="TablafuenteazulCar">
    <w:name w:val="Tabla fuente azul Car"/>
    <w:basedOn w:val="Fontepargpadro"/>
    <w:link w:val="Tablafuenteazul"/>
    <w:rsid w:val="001D5C1D"/>
    <w:rPr>
      <w:rFonts w:ascii="Futura Lt BT" w:eastAsia="Times New Roman" w:hAnsi="Futura Lt BT" w:cs="Arial"/>
      <w:b/>
      <w:color w:val="0070C0"/>
      <w:sz w:val="18"/>
      <w:lang w:val="en-US" w:eastAsia="en-US"/>
    </w:rPr>
  </w:style>
  <w:style w:type="paragraph" w:customStyle="1" w:styleId="TtuloSubcaptulo">
    <w:name w:val="Título Subcapítulo"/>
    <w:basedOn w:val="Normal"/>
    <w:autoRedefine/>
    <w:rsid w:val="001D5C1D"/>
    <w:pPr>
      <w:numPr>
        <w:numId w:val="22"/>
      </w:numPr>
      <w:spacing w:before="200" w:line="240" w:lineRule="exact"/>
      <w:ind w:left="567" w:firstLine="0"/>
      <w:jc w:val="left"/>
    </w:pPr>
    <w:rPr>
      <w:rFonts w:ascii="Futura Bk" w:hAnsi="Futura Bk"/>
      <w:color w:val="365F91"/>
      <w:szCs w:val="20"/>
      <w:lang w:val="es-ES"/>
    </w:rPr>
  </w:style>
  <w:style w:type="paragraph" w:customStyle="1" w:styleId="Textodeentradadesubcaptulo">
    <w:name w:val="Texto de entrada de subcapítulo"/>
    <w:basedOn w:val="Normal"/>
    <w:autoRedefine/>
    <w:uiPriority w:val="99"/>
    <w:rsid w:val="001D5C1D"/>
    <w:pPr>
      <w:spacing w:line="240" w:lineRule="exact"/>
    </w:pPr>
    <w:rPr>
      <w:rFonts w:ascii="Futura Lt" w:hAnsi="Futura Lt"/>
      <w:sz w:val="19"/>
      <w:szCs w:val="19"/>
      <w:lang w:val="es-ES"/>
    </w:rPr>
  </w:style>
  <w:style w:type="paragraph" w:customStyle="1" w:styleId="Tablafuenteblancavietas">
    <w:name w:val="Tabla fuente blanca viñetas"/>
    <w:basedOn w:val="Normal"/>
    <w:autoRedefine/>
    <w:rsid w:val="001D5C1D"/>
    <w:pPr>
      <w:framePr w:hSpace="142" w:wrap="around" w:hAnchor="margin" w:y="109"/>
      <w:tabs>
        <w:tab w:val="left" w:pos="154"/>
      </w:tabs>
      <w:spacing w:before="60" w:after="60" w:line="280" w:lineRule="exact"/>
      <w:ind w:left="-112"/>
      <w:suppressOverlap/>
      <w:jc w:val="left"/>
    </w:pPr>
    <w:rPr>
      <w:color w:val="FFFFFF"/>
      <w:szCs w:val="20"/>
      <w:lang w:val="en-US"/>
    </w:rPr>
  </w:style>
  <w:style w:type="paragraph" w:customStyle="1" w:styleId="Tablafuenteazulvieta">
    <w:name w:val="Tabla fuente azul viñeta"/>
    <w:basedOn w:val="Tablafuenteazul"/>
    <w:rsid w:val="001D5C1D"/>
    <w:pPr>
      <w:numPr>
        <w:numId w:val="23"/>
      </w:numPr>
      <w:tabs>
        <w:tab w:val="num" w:pos="1065"/>
      </w:tabs>
      <w:spacing w:line="280" w:lineRule="exact"/>
      <w:ind w:left="426" w:right="-284" w:hanging="284"/>
    </w:pPr>
  </w:style>
  <w:style w:type="paragraph" w:customStyle="1" w:styleId="Default">
    <w:name w:val="Default"/>
    <w:rsid w:val="001D5C1D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Normal2">
    <w:name w:val="Normal_2"/>
    <w:basedOn w:val="Normal"/>
    <w:rsid w:val="007C6D81"/>
    <w:pPr>
      <w:numPr>
        <w:numId w:val="24"/>
      </w:numPr>
      <w:spacing w:after="0"/>
      <w:jc w:val="left"/>
    </w:pPr>
    <w:rPr>
      <w:sz w:val="16"/>
    </w:rPr>
  </w:style>
  <w:style w:type="paragraph" w:customStyle="1" w:styleId="Ttulo10">
    <w:name w:val="Título 10"/>
    <w:basedOn w:val="rodap0"/>
    <w:uiPriority w:val="99"/>
    <w:rsid w:val="00AF465F"/>
    <w:rPr>
      <w:rFonts w:cs="Arial"/>
      <w:caps w:val="0"/>
      <w:smallCaps/>
      <w:noProof/>
      <w:lang w:val="en-US" w:eastAsia="pt-BR"/>
    </w:rPr>
  </w:style>
  <w:style w:type="character" w:styleId="Refdenotadefim">
    <w:name w:val="endnote reference"/>
    <w:basedOn w:val="Fontepargpadro"/>
    <w:uiPriority w:val="99"/>
    <w:unhideWhenUsed/>
    <w:qFormat/>
    <w:rsid w:val="00B8352B"/>
    <w:rPr>
      <w:smallCaps/>
      <w:color w:val="1F497D" w:themeColor="text2"/>
      <w:sz w:val="14"/>
      <w:szCs w:val="16"/>
    </w:rPr>
  </w:style>
  <w:style w:type="table" w:customStyle="1" w:styleId="ListaClara1">
    <w:name w:val="Lista Clara1"/>
    <w:basedOn w:val="Tabelanormal"/>
    <w:uiPriority w:val="61"/>
    <w:rsid w:val="00FC0CE1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ombreamentoMdio2-nfase3">
    <w:name w:val="Medium Shading 2 Accent 3"/>
    <w:basedOn w:val="Tabelanormal"/>
    <w:uiPriority w:val="64"/>
    <w:rsid w:val="00EB1AE9"/>
    <w:pPr>
      <w:spacing w:before="60" w:after="60"/>
    </w:pPr>
    <w:tblPr>
      <w:tblStyleRowBandSize w:val="1"/>
      <w:tblStyleColBandSize w:val="1"/>
      <w:tblCellMar>
        <w:top w:w="57" w:type="dxa"/>
        <w:bottom w:w="57" w:type="dxa"/>
      </w:tblCellMar>
    </w:tblPr>
    <w:tcPr>
      <w:shd w:val="clear" w:color="auto" w:fill="FFFFFF" w:themeFill="background1"/>
      <w:vAlign w:val="center"/>
    </w:tcPr>
    <w:tblStylePr w:type="firstRow">
      <w:pPr>
        <w:spacing w:before="0" w:after="0" w:line="240" w:lineRule="auto"/>
      </w:pPr>
      <w:rPr>
        <w:rFonts w:asciiTheme="minorHAnsi" w:hAnsiTheme="minorHAnsi"/>
        <w:b/>
        <w:bCs/>
        <w:color w:val="FFFFFF" w:themeColor="background1"/>
        <w:sz w:val="22"/>
      </w:rPr>
      <w:tblPr/>
      <w:tcPr>
        <w:shd w:val="clear" w:color="auto" w:fill="7F7F7F" w:themeFill="text1" w:themeFillTint="8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FC0CE1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EE18E1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SombreamentoMdio21">
    <w:name w:val="Sombreamento Médio 21"/>
    <w:basedOn w:val="Tabelanormal"/>
    <w:uiPriority w:val="64"/>
    <w:rsid w:val="000C1E9B"/>
    <w:pPr>
      <w:spacing w:line="288" w:lineRule="auto"/>
    </w:pPr>
    <w:rPr>
      <w:rFonts w:asciiTheme="minorHAnsi" w:hAnsiTheme="minorHAnsi"/>
      <w:color w:val="FFFFFF"/>
      <w:sz w:val="18"/>
    </w:rPr>
    <w:tblPr>
      <w:tblStyleRowBandSize w:val="1"/>
      <w:tblStyleColBandSize w:val="1"/>
      <w:tblBorders>
        <w:top w:val="single" w:sz="18" w:space="0" w:color="9BBB59" w:themeColor="accent3"/>
        <w:bottom w:val="single" w:sz="18" w:space="0" w:color="9BBB59" w:themeColor="accent3"/>
        <w:insideV w:val="single" w:sz="8" w:space="0" w:color="FFFFFF" w:themeColor="background1"/>
      </w:tblBorders>
      <w:tblCellMar>
        <w:left w:w="0" w:type="dxa"/>
        <w:right w:w="0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inorHAnsi" w:hAnsiTheme="minorHAnsi"/>
        <w:b/>
        <w:bCs/>
        <w:color w:val="9BBB59" w:themeColor="accent3"/>
        <w:sz w:val="22"/>
        <w:u w:color="FFFFFF" w:themeColor="background1"/>
      </w:rPr>
      <w:tblPr/>
      <w:tcPr>
        <w:shd w:val="clear" w:color="auto" w:fill="D6E3BC" w:themeFill="accent3" w:themeFillTint="6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wordWrap/>
        <w:ind w:leftChars="0" w:left="57" w:rightChars="0" w:right="57"/>
      </w:pPr>
      <w:rPr>
        <w:b w:val="0"/>
        <w:bCs/>
        <w:color w:val="FFFFFF" w:themeColor="background1"/>
      </w:rPr>
      <w:tblPr/>
      <w:tcPr>
        <w:tcBorders>
          <w:insideH w:val="single" w:sz="4" w:space="0" w:color="F2F2F2" w:themeColor="background1" w:themeShade="F2"/>
        </w:tcBorders>
        <w:shd w:val="clear" w:color="auto" w:fill="EAF1DD" w:themeFill="accent3" w:themeFillTint="3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tcBorders>
          <w:insideH w:val="nil"/>
        </w:tcBorders>
        <w:shd w:val="clear" w:color="auto" w:fill="EEECE1" w:themeFill="background2"/>
      </w:tcPr>
    </w:tblStylePr>
    <w:tblStylePr w:type="band2Horz">
      <w:tblPr/>
      <w:tcPr>
        <w:tcBorders>
          <w:insideH w:val="nil"/>
        </w:tcBorders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SombreamentoMdio2-nfase11">
    <w:name w:val="Sombreamento Médio 2 - Ênfase 11"/>
    <w:basedOn w:val="Tabelanormal"/>
    <w:uiPriority w:val="64"/>
    <w:rsid w:val="00EE18E1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50566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50566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1">
    <w:name w:val="1"/>
    <w:basedOn w:val="Normal"/>
    <w:rsid w:val="00EA314E"/>
    <w:pPr>
      <w:spacing w:line="300" w:lineRule="auto"/>
    </w:pPr>
    <w:rPr>
      <w:rFonts w:eastAsia="Times New Roman" w:cs="Arial"/>
      <w:b/>
      <w:caps/>
      <w:sz w:val="32"/>
      <w:szCs w:val="24"/>
      <w:lang w:eastAsia="pt-BR"/>
    </w:rPr>
  </w:style>
  <w:style w:type="character" w:customStyle="1" w:styleId="WW8Num42z2">
    <w:name w:val="WW8Num42z2"/>
    <w:rsid w:val="00F515A3"/>
    <w:rPr>
      <w:rFonts w:ascii="Wingdings" w:hAnsi="Wingdings"/>
    </w:rPr>
  </w:style>
  <w:style w:type="paragraph" w:customStyle="1" w:styleId="ZFNOTENTRY">
    <w:name w:val="Z_FNOT ENTRY"/>
    <w:basedOn w:val="Normal"/>
    <w:rsid w:val="007C4E1A"/>
    <w:pPr>
      <w:widowControl w:val="0"/>
      <w:autoSpaceDE w:val="0"/>
      <w:autoSpaceDN w:val="0"/>
      <w:adjustRightInd w:val="0"/>
      <w:spacing w:before="28" w:after="0" w:line="220" w:lineRule="atLeast"/>
      <w:textAlignment w:val="center"/>
    </w:pPr>
    <w:rPr>
      <w:rFonts w:ascii="Charter BT" w:eastAsia="Times New Roman" w:hAnsi="Charter BT" w:cs="Charter BT"/>
      <w:color w:val="000000"/>
      <w:sz w:val="18"/>
      <w:szCs w:val="18"/>
      <w:lang w:eastAsia="pt-BR"/>
    </w:rPr>
  </w:style>
  <w:style w:type="paragraph" w:customStyle="1" w:styleId="Texto0">
    <w:name w:val="Texto"/>
    <w:basedOn w:val="Normal"/>
    <w:link w:val="TextoChar"/>
    <w:qFormat/>
    <w:rsid w:val="00C86971"/>
    <w:rPr>
      <w:rFonts w:eastAsia="Times New Roman" w:cs="Arial"/>
      <w:lang w:eastAsia="pt-BR"/>
    </w:rPr>
  </w:style>
  <w:style w:type="paragraph" w:customStyle="1" w:styleId="cabdireita">
    <w:name w:val="cab_direita"/>
    <w:basedOn w:val="Normal"/>
    <w:link w:val="cabdireitaChar"/>
    <w:qFormat/>
    <w:rsid w:val="002B0F3D"/>
    <w:pPr>
      <w:spacing w:after="0"/>
      <w:jc w:val="right"/>
    </w:pPr>
    <w:rPr>
      <w:rFonts w:ascii="Futura Lt BT" w:hAnsi="Futura Lt BT"/>
      <w:color w:val="404040" w:themeColor="text1" w:themeTint="BF"/>
      <w:sz w:val="20"/>
      <w:szCs w:val="18"/>
      <w:lang w:val="en-GB"/>
    </w:rPr>
  </w:style>
  <w:style w:type="paragraph" w:customStyle="1" w:styleId="rodesq-preto">
    <w:name w:val="rod_esq-preto"/>
    <w:basedOn w:val="Normal"/>
    <w:link w:val="rodesq-pretoChar"/>
    <w:qFormat/>
    <w:rsid w:val="00407969"/>
    <w:pPr>
      <w:spacing w:after="60"/>
      <w:jc w:val="left"/>
    </w:pPr>
    <w:rPr>
      <w:sz w:val="16"/>
      <w:szCs w:val="16"/>
      <w:lang w:val="en-GB"/>
    </w:rPr>
  </w:style>
  <w:style w:type="character" w:customStyle="1" w:styleId="cabdireitaChar">
    <w:name w:val="cab_direita Char"/>
    <w:basedOn w:val="Fontepargpadro"/>
    <w:link w:val="cabdireita"/>
    <w:rsid w:val="002B0F3D"/>
    <w:rPr>
      <w:rFonts w:ascii="Futura Lt BT" w:hAnsi="Futura Lt BT" w:cstheme="minorHAnsi"/>
      <w:color w:val="404040" w:themeColor="text1" w:themeTint="BF"/>
      <w:szCs w:val="18"/>
      <w:lang w:val="en-GB"/>
    </w:rPr>
  </w:style>
  <w:style w:type="paragraph" w:customStyle="1" w:styleId="rodesq-cinza">
    <w:name w:val="rod_esq-cinza"/>
    <w:basedOn w:val="rodesq-preto"/>
    <w:link w:val="rodesq-cinzaChar"/>
    <w:qFormat/>
    <w:rsid w:val="00407969"/>
    <w:pPr>
      <w:spacing w:after="0"/>
    </w:pPr>
    <w:rPr>
      <w:color w:val="7F7F7F" w:themeColor="text1" w:themeTint="80"/>
    </w:rPr>
  </w:style>
  <w:style w:type="character" w:customStyle="1" w:styleId="rodesq-pretoChar">
    <w:name w:val="rod_esq-preto Char"/>
    <w:basedOn w:val="Fontepargpadro"/>
    <w:link w:val="rodesq-preto"/>
    <w:rsid w:val="00407969"/>
    <w:rPr>
      <w:rFonts w:asciiTheme="minorHAnsi" w:hAnsiTheme="minorHAnsi" w:cstheme="minorHAnsi"/>
      <w:sz w:val="16"/>
      <w:szCs w:val="16"/>
      <w:lang w:val="en-GB" w:eastAsia="en-US"/>
    </w:rPr>
  </w:style>
  <w:style w:type="paragraph" w:customStyle="1" w:styleId="roddir-preto">
    <w:name w:val="rod_dir-preto"/>
    <w:basedOn w:val="rodesq-preto"/>
    <w:link w:val="roddir-pretoChar"/>
    <w:qFormat/>
    <w:rsid w:val="00407969"/>
    <w:pPr>
      <w:jc w:val="right"/>
    </w:pPr>
  </w:style>
  <w:style w:type="character" w:customStyle="1" w:styleId="rodesq-cinzaChar">
    <w:name w:val="rod_esq-cinza Char"/>
    <w:basedOn w:val="rodesq-pretoChar"/>
    <w:link w:val="rodesq-cinza"/>
    <w:rsid w:val="00407969"/>
    <w:rPr>
      <w:rFonts w:asciiTheme="minorHAnsi" w:hAnsiTheme="minorHAnsi" w:cstheme="minorHAnsi"/>
      <w:color w:val="7F7F7F" w:themeColor="text1" w:themeTint="80"/>
      <w:sz w:val="16"/>
      <w:szCs w:val="16"/>
      <w:lang w:val="en-GB" w:eastAsia="en-US"/>
    </w:rPr>
  </w:style>
  <w:style w:type="paragraph" w:customStyle="1" w:styleId="rod-dircinza">
    <w:name w:val="rod-dir_cinza"/>
    <w:basedOn w:val="rodesq-cinza"/>
    <w:link w:val="rod-dircinzaChar"/>
    <w:qFormat/>
    <w:rsid w:val="00407969"/>
    <w:pPr>
      <w:jc w:val="right"/>
    </w:pPr>
  </w:style>
  <w:style w:type="character" w:customStyle="1" w:styleId="roddir-pretoChar">
    <w:name w:val="rod_dir-preto Char"/>
    <w:basedOn w:val="rodesq-pretoChar"/>
    <w:link w:val="roddir-preto"/>
    <w:rsid w:val="00407969"/>
    <w:rPr>
      <w:rFonts w:asciiTheme="minorHAnsi" w:hAnsiTheme="minorHAnsi" w:cstheme="minorHAnsi"/>
      <w:sz w:val="16"/>
      <w:szCs w:val="16"/>
      <w:lang w:val="en-GB" w:eastAsia="en-US"/>
    </w:rPr>
  </w:style>
  <w:style w:type="paragraph" w:customStyle="1" w:styleId="titulos">
    <w:name w:val="titulos"/>
    <w:basedOn w:val="Normal"/>
    <w:rsid w:val="00CC0052"/>
    <w:pPr>
      <w:spacing w:before="360" w:after="0"/>
      <w:ind w:left="1134" w:hanging="1134"/>
    </w:pPr>
    <w:rPr>
      <w:rFonts w:ascii="Lucida Casual" w:eastAsia="Times New Roman" w:hAnsi="Lucida Casual" w:cs="Times New Roman"/>
      <w:b/>
      <w:szCs w:val="20"/>
      <w:lang w:eastAsia="pt-BR"/>
    </w:rPr>
  </w:style>
  <w:style w:type="character" w:customStyle="1" w:styleId="rod-dircinzaChar">
    <w:name w:val="rod-dir_cinza Char"/>
    <w:basedOn w:val="rodesq-cinzaChar"/>
    <w:link w:val="rod-dircinza"/>
    <w:rsid w:val="00407969"/>
    <w:rPr>
      <w:rFonts w:asciiTheme="minorHAnsi" w:hAnsiTheme="minorHAnsi" w:cstheme="minorHAnsi"/>
      <w:color w:val="7F7F7F" w:themeColor="text1" w:themeTint="80"/>
      <w:sz w:val="16"/>
      <w:szCs w:val="16"/>
      <w:lang w:val="en-GB" w:eastAsia="en-US"/>
    </w:rPr>
  </w:style>
  <w:style w:type="paragraph" w:customStyle="1" w:styleId="blocos">
    <w:name w:val="blocos"/>
    <w:basedOn w:val="Normal"/>
    <w:link w:val="blocosChar"/>
    <w:qFormat/>
    <w:rsid w:val="00407969"/>
    <w:pPr>
      <w:pBdr>
        <w:bottom w:val="single" w:sz="2" w:space="1" w:color="808080" w:themeColor="background1" w:themeShade="80"/>
      </w:pBdr>
    </w:pPr>
    <w:rPr>
      <w:b/>
      <w:i/>
      <w:color w:val="0D0D0D" w:themeColor="text1" w:themeTint="F2"/>
      <w:sz w:val="22"/>
      <w:lang w:val="en-GB"/>
    </w:rPr>
  </w:style>
  <w:style w:type="character" w:customStyle="1" w:styleId="blocosChar">
    <w:name w:val="blocos Char"/>
    <w:basedOn w:val="Fontepargpadro"/>
    <w:link w:val="blocos"/>
    <w:rsid w:val="00407969"/>
    <w:rPr>
      <w:rFonts w:asciiTheme="minorHAnsi" w:hAnsiTheme="minorHAnsi" w:cstheme="minorHAnsi"/>
      <w:b/>
      <w:i/>
      <w:color w:val="0D0D0D" w:themeColor="text1" w:themeTint="F2"/>
      <w:sz w:val="22"/>
      <w:szCs w:val="22"/>
      <w:lang w:val="en-GB" w:eastAsia="en-US"/>
    </w:rPr>
  </w:style>
  <w:style w:type="paragraph" w:customStyle="1" w:styleId="remissivo10">
    <w:name w:val="remissivo 1"/>
    <w:basedOn w:val="Normal"/>
    <w:rsid w:val="00C13DD8"/>
    <w:pPr>
      <w:tabs>
        <w:tab w:val="right" w:leader="dot" w:pos="9360"/>
      </w:tabs>
      <w:spacing w:after="0"/>
      <w:ind w:left="1440" w:right="720" w:hanging="1440"/>
      <w:jc w:val="left"/>
    </w:pPr>
    <w:rPr>
      <w:rFonts w:ascii="Times New Roman" w:eastAsia="Times New Roman" w:hAnsi="Times New Roman" w:cs="Arial"/>
      <w:szCs w:val="24"/>
      <w:lang w:val="en-US" w:eastAsia="pt-BR"/>
    </w:rPr>
  </w:style>
  <w:style w:type="character" w:customStyle="1" w:styleId="WW8Num1z0">
    <w:name w:val="WW8Num1z0"/>
    <w:rsid w:val="009F3A61"/>
    <w:rPr>
      <w:rFonts w:ascii="Symbol" w:hAnsi="Symbol"/>
    </w:rPr>
  </w:style>
  <w:style w:type="character" w:customStyle="1" w:styleId="WW8Num2z0">
    <w:name w:val="WW8Num2z0"/>
    <w:rsid w:val="009F3A61"/>
    <w:rPr>
      <w:rFonts w:ascii="Symbol" w:hAnsi="Symbol"/>
    </w:rPr>
  </w:style>
  <w:style w:type="character" w:customStyle="1" w:styleId="WW8Num4z0">
    <w:name w:val="WW8Num4z0"/>
    <w:rsid w:val="009F3A61"/>
    <w:rPr>
      <w:rFonts w:ascii="Symbol" w:hAnsi="Symbol"/>
    </w:rPr>
  </w:style>
  <w:style w:type="character" w:customStyle="1" w:styleId="WW8Num4z1">
    <w:name w:val="WW8Num4z1"/>
    <w:rsid w:val="009F3A61"/>
    <w:rPr>
      <w:rFonts w:ascii="Courier New" w:hAnsi="Courier New" w:cs="Courier New"/>
    </w:rPr>
  </w:style>
  <w:style w:type="character" w:customStyle="1" w:styleId="WW8Num4z2">
    <w:name w:val="WW8Num4z2"/>
    <w:rsid w:val="009F3A61"/>
    <w:rPr>
      <w:rFonts w:ascii="Wingdings" w:hAnsi="Wingdings"/>
    </w:rPr>
  </w:style>
  <w:style w:type="character" w:customStyle="1" w:styleId="WW8Num6z0">
    <w:name w:val="WW8Num6z0"/>
    <w:rsid w:val="009F3A61"/>
    <w:rPr>
      <w:rFonts w:ascii="Wingdings" w:hAnsi="Wingdings"/>
      <w:color w:val="auto"/>
      <w:sz w:val="18"/>
    </w:rPr>
  </w:style>
  <w:style w:type="character" w:customStyle="1" w:styleId="WW8Num6z1">
    <w:name w:val="WW8Num6z1"/>
    <w:rsid w:val="009F3A61"/>
    <w:rPr>
      <w:rFonts w:ascii="Courier New" w:hAnsi="Courier New" w:cs="Courier New"/>
    </w:rPr>
  </w:style>
  <w:style w:type="character" w:customStyle="1" w:styleId="WW8Num6z2">
    <w:name w:val="WW8Num6z2"/>
    <w:rsid w:val="009F3A61"/>
    <w:rPr>
      <w:rFonts w:ascii="Wingdings" w:hAnsi="Wingdings"/>
    </w:rPr>
  </w:style>
  <w:style w:type="character" w:customStyle="1" w:styleId="WW8Num6z3">
    <w:name w:val="WW8Num6z3"/>
    <w:rsid w:val="009F3A61"/>
    <w:rPr>
      <w:rFonts w:ascii="Symbol" w:hAnsi="Symbol"/>
    </w:rPr>
  </w:style>
  <w:style w:type="character" w:customStyle="1" w:styleId="WW8Num8z0">
    <w:name w:val="WW8Num8z0"/>
    <w:rsid w:val="009F3A61"/>
    <w:rPr>
      <w:rFonts w:ascii="Symbol" w:hAnsi="Symbol"/>
    </w:rPr>
  </w:style>
  <w:style w:type="character" w:customStyle="1" w:styleId="WW8Num8z1">
    <w:name w:val="WW8Num8z1"/>
    <w:rsid w:val="009F3A61"/>
    <w:rPr>
      <w:rFonts w:ascii="Courier New" w:hAnsi="Courier New" w:cs="Courier New"/>
    </w:rPr>
  </w:style>
  <w:style w:type="character" w:customStyle="1" w:styleId="WW8Num8z2">
    <w:name w:val="WW8Num8z2"/>
    <w:rsid w:val="009F3A61"/>
    <w:rPr>
      <w:rFonts w:ascii="Wingdings" w:hAnsi="Wingdings"/>
    </w:rPr>
  </w:style>
  <w:style w:type="character" w:customStyle="1" w:styleId="WW8Num10z0">
    <w:name w:val="WW8Num10z0"/>
    <w:rsid w:val="009F3A61"/>
    <w:rPr>
      <w:rFonts w:ascii="Symbol" w:hAnsi="Symbol"/>
    </w:rPr>
  </w:style>
  <w:style w:type="character" w:customStyle="1" w:styleId="WW8Num10z1">
    <w:name w:val="WW8Num10z1"/>
    <w:rsid w:val="009F3A61"/>
    <w:rPr>
      <w:rFonts w:ascii="Courier New" w:hAnsi="Courier New" w:cs="Courier New"/>
    </w:rPr>
  </w:style>
  <w:style w:type="character" w:customStyle="1" w:styleId="WW8Num10z2">
    <w:name w:val="WW8Num10z2"/>
    <w:rsid w:val="009F3A61"/>
    <w:rPr>
      <w:rFonts w:ascii="Wingdings" w:hAnsi="Wingdings"/>
    </w:rPr>
  </w:style>
  <w:style w:type="character" w:customStyle="1" w:styleId="WW8Num11z0">
    <w:name w:val="WW8Num11z0"/>
    <w:rsid w:val="009F3A61"/>
    <w:rPr>
      <w:color w:val="auto"/>
      <w:u w:val="none"/>
    </w:rPr>
  </w:style>
  <w:style w:type="character" w:customStyle="1" w:styleId="WW8Num12z0">
    <w:name w:val="WW8Num12z0"/>
    <w:rsid w:val="009F3A61"/>
    <w:rPr>
      <w:rFonts w:ascii="Wingdings 2" w:hAnsi="Wingdings 2"/>
      <w:color w:val="041670"/>
      <w:sz w:val="28"/>
    </w:rPr>
  </w:style>
  <w:style w:type="character" w:customStyle="1" w:styleId="WW8Num12z1">
    <w:name w:val="WW8Num12z1"/>
    <w:rsid w:val="009F3A61"/>
    <w:rPr>
      <w:rFonts w:ascii="Courier New" w:hAnsi="Courier New" w:cs="Courier New"/>
    </w:rPr>
  </w:style>
  <w:style w:type="character" w:customStyle="1" w:styleId="WW8Num12z2">
    <w:name w:val="WW8Num12z2"/>
    <w:rsid w:val="009F3A61"/>
    <w:rPr>
      <w:rFonts w:ascii="Wingdings" w:hAnsi="Wingdings"/>
    </w:rPr>
  </w:style>
  <w:style w:type="character" w:customStyle="1" w:styleId="WW8Num12z3">
    <w:name w:val="WW8Num12z3"/>
    <w:rsid w:val="009F3A61"/>
    <w:rPr>
      <w:rFonts w:ascii="Symbol" w:hAnsi="Symbol"/>
    </w:rPr>
  </w:style>
  <w:style w:type="character" w:customStyle="1" w:styleId="Fontepargpadro1">
    <w:name w:val="Fonte parág. padrão1"/>
    <w:rsid w:val="009F3A61"/>
  </w:style>
  <w:style w:type="character" w:customStyle="1" w:styleId="CaracteresdeNotadeFim">
    <w:name w:val="Caracteres de Nota de Fim"/>
    <w:rsid w:val="009F3A61"/>
  </w:style>
  <w:style w:type="character" w:customStyle="1" w:styleId="CaracteresdeNotadeRodap">
    <w:name w:val="Caracteres de Nota de Rodapé"/>
    <w:basedOn w:val="Fontepargpadro1"/>
    <w:rsid w:val="009F3A61"/>
    <w:rPr>
      <w:rFonts w:ascii="ZapfHumnst BT" w:hAnsi="ZapfHumnst BT"/>
      <w:sz w:val="16"/>
    </w:rPr>
  </w:style>
  <w:style w:type="character" w:customStyle="1" w:styleId="LegendaChar">
    <w:name w:val="Legenda Char"/>
    <w:aliases w:val="Caption Char Char1,Caption Char Char Char Char Char,Caption Char Char Char,gráfico Char,Legenda Char2 Char,Legenda Char Char1 Char,Char Char1 Char Char,Legenda Char Char Char Char,Legenda Char1 Char Char,tabela Char"/>
    <w:basedOn w:val="Fontepargpadro1"/>
    <w:uiPriority w:val="35"/>
    <w:rsid w:val="009F3A61"/>
    <w:rPr>
      <w:rFonts w:ascii="Arial" w:hAnsi="Arial" w:cs="Arial"/>
      <w:b/>
      <w:bCs/>
    </w:rPr>
  </w:style>
  <w:style w:type="character" w:customStyle="1" w:styleId="numeradoChar">
    <w:name w:val="numerado Char"/>
    <w:basedOn w:val="Fontepargpadro1"/>
    <w:rsid w:val="009F3A61"/>
    <w:rPr>
      <w:rFonts w:ascii="Arial" w:hAnsi="Arial"/>
      <w:bCs/>
      <w:sz w:val="22"/>
      <w:szCs w:val="24"/>
      <w:lang w:eastAsia="it-IT" w:bidi="it-IT"/>
    </w:rPr>
  </w:style>
  <w:style w:type="character" w:customStyle="1" w:styleId="Caratterepredefinito">
    <w:name w:val="Carattere predefinito"/>
    <w:rsid w:val="009F3A61"/>
  </w:style>
  <w:style w:type="character" w:customStyle="1" w:styleId="Heading1Char">
    <w:name w:val="Heading 1 Char"/>
    <w:basedOn w:val="Caratterepredefinito"/>
    <w:rsid w:val="009F3A61"/>
    <w:rPr>
      <w:rFonts w:ascii="Cambria" w:hAnsi="Cambria" w:cs="Times New Roman"/>
      <w:b/>
      <w:bCs/>
      <w:kern w:val="1"/>
      <w:sz w:val="32"/>
    </w:rPr>
  </w:style>
  <w:style w:type="character" w:customStyle="1" w:styleId="Heading2Char">
    <w:name w:val="Heading 2 Char"/>
    <w:basedOn w:val="Caratterepredefinito"/>
    <w:rsid w:val="009F3A61"/>
    <w:rPr>
      <w:rFonts w:ascii="Cambria" w:hAnsi="Cambria" w:cs="Times New Roman"/>
      <w:b/>
      <w:bCs/>
      <w:color w:val="4F81BD"/>
      <w:sz w:val="26"/>
    </w:rPr>
  </w:style>
  <w:style w:type="character" w:customStyle="1" w:styleId="Heading3Char">
    <w:name w:val="Heading 3 Char"/>
    <w:basedOn w:val="Caratterepredefinito"/>
    <w:rsid w:val="009F3A61"/>
    <w:rPr>
      <w:rFonts w:ascii="Cambria" w:hAnsi="Cambria" w:cs="Times New Roman"/>
      <w:b/>
      <w:bCs/>
      <w:color w:val="4F81BD"/>
    </w:rPr>
  </w:style>
  <w:style w:type="character" w:customStyle="1" w:styleId="Heading4Char">
    <w:name w:val="Heading 4 Char"/>
    <w:basedOn w:val="Caratterepredefinito"/>
    <w:rsid w:val="009F3A61"/>
    <w:rPr>
      <w:rFonts w:ascii="Cambria" w:hAnsi="Cambria" w:cs="Times New Roman"/>
      <w:b/>
      <w:bCs/>
      <w:i/>
      <w:iCs/>
      <w:color w:val="4F81BD"/>
    </w:rPr>
  </w:style>
  <w:style w:type="character" w:customStyle="1" w:styleId="FooterChar">
    <w:name w:val="Footer Char"/>
    <w:basedOn w:val="Caratterepredefinito"/>
    <w:rsid w:val="009F3A61"/>
    <w:rPr>
      <w:rFonts w:ascii="Times New Roman" w:hAnsi="Times New Roman" w:cs="Times New Roman"/>
      <w:sz w:val="20"/>
    </w:rPr>
  </w:style>
  <w:style w:type="character" w:customStyle="1" w:styleId="BodyTextChar">
    <w:name w:val="Body Text Char"/>
    <w:basedOn w:val="Caratterepredefinito"/>
    <w:rsid w:val="009F3A61"/>
    <w:rPr>
      <w:rFonts w:ascii="Arial" w:hAnsi="Arial" w:cs="Arial"/>
      <w:b/>
      <w:bCs/>
      <w:sz w:val="20"/>
    </w:rPr>
  </w:style>
  <w:style w:type="character" w:customStyle="1" w:styleId="BalloonTextChar">
    <w:name w:val="Balloon Text Char"/>
    <w:basedOn w:val="Caratterepredefinito"/>
    <w:rsid w:val="009F3A61"/>
    <w:rPr>
      <w:rFonts w:ascii="Tahoma" w:hAnsi="Tahoma" w:cs="Tahoma"/>
      <w:sz w:val="16"/>
    </w:rPr>
  </w:style>
  <w:style w:type="character" w:customStyle="1" w:styleId="Collegame">
    <w:name w:val="Collegame"/>
    <w:basedOn w:val="Caratterepredefinito"/>
    <w:rsid w:val="009F3A61"/>
    <w:rPr>
      <w:rFonts w:cs="Times New Roman"/>
      <w:color w:val="0000FF"/>
      <w:u w:val="single"/>
    </w:rPr>
  </w:style>
  <w:style w:type="character" w:customStyle="1" w:styleId="BalloonTextChar1">
    <w:name w:val="Balloon Text Char1"/>
    <w:basedOn w:val="Caratterepredefinito"/>
    <w:rsid w:val="009F3A61"/>
    <w:rPr>
      <w:rFonts w:ascii="Tahoma" w:hAnsi="Tahoma" w:cs="Tahoma"/>
      <w:sz w:val="16"/>
      <w:lang w:val="pt-BR"/>
    </w:rPr>
  </w:style>
  <w:style w:type="character" w:customStyle="1" w:styleId="HeaderChar1">
    <w:name w:val="Header Char1"/>
    <w:basedOn w:val="Caratterepredefinito"/>
    <w:rsid w:val="009F3A61"/>
    <w:rPr>
      <w:rFonts w:ascii="Arial" w:hAnsi="Arial" w:cs="Times New Roman"/>
      <w:sz w:val="22"/>
      <w:lang w:val="pt-BR"/>
    </w:rPr>
  </w:style>
  <w:style w:type="character" w:customStyle="1" w:styleId="FooterChar1">
    <w:name w:val="Footer Char1"/>
    <w:basedOn w:val="Caratterepredefinito"/>
    <w:rsid w:val="009F3A61"/>
    <w:rPr>
      <w:rFonts w:ascii="Arial" w:hAnsi="Arial" w:cs="Times New Roman"/>
      <w:sz w:val="22"/>
      <w:lang w:val="pt-BR"/>
    </w:rPr>
  </w:style>
  <w:style w:type="character" w:customStyle="1" w:styleId="CharacterStyle4">
    <w:name w:val="Character Style 4"/>
    <w:rsid w:val="009F3A61"/>
    <w:rPr>
      <w:rFonts w:ascii="Arial" w:hAnsi="Arial"/>
      <w:b/>
      <w:sz w:val="28"/>
    </w:rPr>
  </w:style>
  <w:style w:type="character" w:customStyle="1" w:styleId="CharacterStyle1">
    <w:name w:val="Character Style 1"/>
    <w:rsid w:val="009F3A61"/>
    <w:rPr>
      <w:rFonts w:ascii="Arial" w:hAnsi="Arial"/>
      <w:b/>
      <w:sz w:val="31"/>
    </w:rPr>
  </w:style>
  <w:style w:type="character" w:customStyle="1" w:styleId="CharacterStyle5">
    <w:name w:val="Character Style 5"/>
    <w:rsid w:val="009F3A61"/>
    <w:rPr>
      <w:sz w:val="6"/>
    </w:rPr>
  </w:style>
  <w:style w:type="character" w:customStyle="1" w:styleId="CharacterStyle6">
    <w:name w:val="Character Style 6"/>
    <w:rsid w:val="009F3A61"/>
    <w:rPr>
      <w:rFonts w:ascii="Arial" w:hAnsi="Arial"/>
      <w:sz w:val="20"/>
    </w:rPr>
  </w:style>
  <w:style w:type="character" w:customStyle="1" w:styleId="CharacterStyle7">
    <w:name w:val="Character Style 7"/>
    <w:rsid w:val="009F3A61"/>
    <w:rPr>
      <w:rFonts w:ascii="Arial" w:hAnsi="Arial"/>
      <w:b/>
      <w:sz w:val="6"/>
    </w:rPr>
  </w:style>
  <w:style w:type="character" w:customStyle="1" w:styleId="CharacterStyle2">
    <w:name w:val="Character Style 2"/>
    <w:rsid w:val="009F3A61"/>
    <w:rPr>
      <w:rFonts w:ascii="Arial" w:hAnsi="Arial"/>
      <w:b/>
      <w:sz w:val="20"/>
    </w:rPr>
  </w:style>
  <w:style w:type="character" w:customStyle="1" w:styleId="CharacterStyle15">
    <w:name w:val="Character Style 15"/>
    <w:rsid w:val="009F3A61"/>
    <w:rPr>
      <w:rFonts w:ascii="Arial" w:hAnsi="Arial"/>
      <w:sz w:val="6"/>
    </w:rPr>
  </w:style>
  <w:style w:type="character" w:customStyle="1" w:styleId="CharacterStyle16">
    <w:name w:val="Character Style 16"/>
    <w:rsid w:val="009F3A61"/>
    <w:rPr>
      <w:rFonts w:ascii="Arial" w:hAnsi="Arial"/>
      <w:b/>
      <w:sz w:val="36"/>
    </w:rPr>
  </w:style>
  <w:style w:type="character" w:customStyle="1" w:styleId="CharacterStyle3">
    <w:name w:val="Character Style 3"/>
    <w:rsid w:val="009F3A61"/>
    <w:rPr>
      <w:rFonts w:ascii="Arial" w:hAnsi="Arial"/>
      <w:sz w:val="18"/>
    </w:rPr>
  </w:style>
  <w:style w:type="character" w:customStyle="1" w:styleId="CharacterStyle10">
    <w:name w:val="Character Style 10"/>
    <w:rsid w:val="009F3A61"/>
    <w:rPr>
      <w:rFonts w:ascii="Arial" w:hAnsi="Arial"/>
      <w:sz w:val="16"/>
    </w:rPr>
  </w:style>
  <w:style w:type="character" w:customStyle="1" w:styleId="CharacterStyle11">
    <w:name w:val="Character Style 11"/>
    <w:rsid w:val="009F3A61"/>
    <w:rPr>
      <w:rFonts w:ascii="Arial" w:hAnsi="Arial"/>
      <w:color w:val="FFFF00"/>
      <w:sz w:val="6"/>
    </w:rPr>
  </w:style>
  <w:style w:type="character" w:customStyle="1" w:styleId="CharacterStyle12">
    <w:name w:val="Character Style 12"/>
    <w:rsid w:val="009F3A61"/>
    <w:rPr>
      <w:rFonts w:ascii="Arial" w:hAnsi="Arial"/>
      <w:b/>
      <w:color w:val="DBCD00"/>
      <w:sz w:val="6"/>
    </w:rPr>
  </w:style>
  <w:style w:type="character" w:customStyle="1" w:styleId="CharacterStyle13">
    <w:name w:val="Character Style 13"/>
    <w:rsid w:val="009F3A61"/>
    <w:rPr>
      <w:rFonts w:ascii="Arial" w:hAnsi="Arial"/>
      <w:color w:val="DBCD00"/>
      <w:sz w:val="6"/>
    </w:rPr>
  </w:style>
  <w:style w:type="character" w:customStyle="1" w:styleId="CharacterStyle14">
    <w:name w:val="Character Style 14"/>
    <w:rsid w:val="009F3A61"/>
    <w:rPr>
      <w:rFonts w:ascii="Arial" w:hAnsi="Arial"/>
      <w:b/>
      <w:color w:val="777777"/>
      <w:sz w:val="6"/>
    </w:rPr>
  </w:style>
  <w:style w:type="character" w:customStyle="1" w:styleId="CharacterStyle8">
    <w:name w:val="Character Style 8"/>
    <w:rsid w:val="009F3A61"/>
    <w:rPr>
      <w:rFonts w:ascii="Arial" w:hAnsi="Arial"/>
      <w:color w:val="000000"/>
      <w:sz w:val="6"/>
    </w:rPr>
  </w:style>
  <w:style w:type="character" w:customStyle="1" w:styleId="CharacterStyle9">
    <w:name w:val="Character Style 9"/>
    <w:rsid w:val="009F3A61"/>
    <w:rPr>
      <w:sz w:val="20"/>
    </w:rPr>
  </w:style>
  <w:style w:type="character" w:customStyle="1" w:styleId="LegendaChar1">
    <w:name w:val="Legenda Char1"/>
    <w:basedOn w:val="Fontepargpadro1"/>
    <w:rsid w:val="009F3A61"/>
    <w:rPr>
      <w:rFonts w:ascii="Arial" w:hAnsi="Arial"/>
      <w:b/>
      <w:sz w:val="24"/>
    </w:rPr>
  </w:style>
  <w:style w:type="character" w:customStyle="1" w:styleId="font011">
    <w:name w:val="font011"/>
    <w:basedOn w:val="Fontepargpadro1"/>
    <w:rsid w:val="009F3A61"/>
    <w:rPr>
      <w:rFonts w:ascii="Verdana" w:hAnsi="Verdana"/>
      <w:b w:val="0"/>
      <w:bCs w:val="0"/>
      <w:i w:val="0"/>
      <w:iCs w:val="0"/>
      <w:sz w:val="17"/>
      <w:szCs w:val="17"/>
    </w:rPr>
  </w:style>
  <w:style w:type="paragraph" w:customStyle="1" w:styleId="Captulo">
    <w:name w:val="Capítulo"/>
    <w:basedOn w:val="Normal"/>
    <w:next w:val="Corpodetexto"/>
    <w:rsid w:val="009F3A61"/>
    <w:pPr>
      <w:keepNext/>
      <w:spacing w:before="240"/>
      <w:ind w:left="851" w:hanging="851"/>
    </w:pPr>
    <w:rPr>
      <w:rFonts w:eastAsia="MS Mincho" w:cs="Tahoma"/>
      <w:sz w:val="28"/>
      <w:szCs w:val="28"/>
      <w:lang w:eastAsia="pt-BR"/>
    </w:rPr>
  </w:style>
  <w:style w:type="paragraph" w:styleId="Lista">
    <w:name w:val="List"/>
    <w:basedOn w:val="Corpodetexto"/>
    <w:semiHidden/>
    <w:rsid w:val="009F3A61"/>
    <w:pPr>
      <w:ind w:left="567" w:hanging="851"/>
    </w:pPr>
    <w:rPr>
      <w:rFonts w:eastAsia="Times New Roman" w:cs="Tahoma"/>
      <w:szCs w:val="20"/>
      <w:lang w:eastAsia="pt-BR"/>
    </w:rPr>
  </w:style>
  <w:style w:type="paragraph" w:customStyle="1" w:styleId="Legenda1">
    <w:name w:val="Legenda1"/>
    <w:basedOn w:val="Normal"/>
    <w:next w:val="Normal"/>
    <w:rsid w:val="009F3A61"/>
    <w:pPr>
      <w:ind w:left="851" w:hanging="851"/>
    </w:pPr>
    <w:rPr>
      <w:rFonts w:eastAsia="Times New Roman" w:cs="Arial"/>
      <w:b/>
      <w:bCs/>
      <w:sz w:val="20"/>
      <w:szCs w:val="20"/>
      <w:lang w:eastAsia="pt-BR"/>
    </w:rPr>
  </w:style>
  <w:style w:type="paragraph" w:customStyle="1" w:styleId="ndice">
    <w:name w:val="Índice"/>
    <w:basedOn w:val="Normal"/>
    <w:rsid w:val="009F3A61"/>
    <w:pPr>
      <w:suppressLineNumbers/>
      <w:ind w:left="851" w:hanging="851"/>
    </w:pPr>
    <w:rPr>
      <w:rFonts w:eastAsia="Times New Roman" w:cs="Tahoma"/>
      <w:szCs w:val="20"/>
      <w:lang w:eastAsia="pt-BR"/>
    </w:rPr>
  </w:style>
  <w:style w:type="paragraph" w:customStyle="1" w:styleId="Cabealhodamensagem2">
    <w:name w:val="Cabeçalho da mensagem2"/>
    <w:basedOn w:val="Normal"/>
    <w:rsid w:val="009F3A61"/>
    <w:pPr>
      <w:ind w:left="851" w:hanging="851"/>
      <w:jc w:val="center"/>
    </w:pPr>
    <w:rPr>
      <w:rFonts w:ascii="ZapfHumnst Ult BT" w:eastAsia="Times New Roman" w:hAnsi="ZapfHumnst Ult BT" w:cs="Arial"/>
      <w:sz w:val="36"/>
      <w:szCs w:val="20"/>
      <w:lang w:eastAsia="pt-BR"/>
    </w:rPr>
  </w:style>
  <w:style w:type="paragraph" w:customStyle="1" w:styleId="Commarcadores10">
    <w:name w:val="Com marcadores1"/>
    <w:basedOn w:val="Normal"/>
    <w:rsid w:val="009F3A61"/>
    <w:pPr>
      <w:ind w:left="851" w:hanging="851"/>
    </w:pPr>
    <w:rPr>
      <w:rFonts w:eastAsia="Times New Roman" w:cs="Arial"/>
      <w:b/>
      <w:szCs w:val="20"/>
      <w:lang w:eastAsia="pt-BR"/>
    </w:rPr>
  </w:style>
  <w:style w:type="paragraph" w:customStyle="1" w:styleId="Commarcadores31">
    <w:name w:val="Com marcadores 31"/>
    <w:basedOn w:val="Normal"/>
    <w:rsid w:val="009F3A61"/>
    <w:pPr>
      <w:ind w:left="567" w:hanging="283"/>
    </w:pPr>
    <w:rPr>
      <w:rFonts w:eastAsia="Times New Roman" w:cs="Arial"/>
      <w:szCs w:val="20"/>
      <w:lang w:eastAsia="pt-BR"/>
    </w:rPr>
  </w:style>
  <w:style w:type="paragraph" w:customStyle="1" w:styleId="Commarcadores41">
    <w:name w:val="Com marcadores 41"/>
    <w:basedOn w:val="Normal"/>
    <w:rsid w:val="009F3A61"/>
    <w:pPr>
      <w:ind w:left="851" w:hanging="851"/>
    </w:pPr>
    <w:rPr>
      <w:rFonts w:eastAsia="Times New Roman" w:cs="Arial"/>
      <w:szCs w:val="20"/>
      <w:lang w:eastAsia="pt-BR"/>
    </w:rPr>
  </w:style>
  <w:style w:type="paragraph" w:customStyle="1" w:styleId="Commarcadores51">
    <w:name w:val="Com marcadores 51"/>
    <w:basedOn w:val="Normal"/>
    <w:rsid w:val="009F3A61"/>
    <w:pPr>
      <w:ind w:left="709" w:hanging="284"/>
    </w:pPr>
    <w:rPr>
      <w:rFonts w:eastAsia="Times New Roman" w:cs="Arial"/>
      <w:szCs w:val="20"/>
      <w:lang w:eastAsia="pt-BR"/>
    </w:rPr>
  </w:style>
  <w:style w:type="paragraph" w:customStyle="1" w:styleId="Numerada10">
    <w:name w:val="Numerada1"/>
    <w:basedOn w:val="Normal"/>
    <w:next w:val="Normal"/>
    <w:rsid w:val="009F3A61"/>
    <w:pPr>
      <w:ind w:left="360" w:hanging="360"/>
    </w:pPr>
    <w:rPr>
      <w:rFonts w:eastAsia="Times New Roman" w:cs="Arial"/>
      <w:szCs w:val="20"/>
      <w:lang w:eastAsia="pt-BR"/>
    </w:rPr>
  </w:style>
  <w:style w:type="paragraph" w:customStyle="1" w:styleId="Numerada21">
    <w:name w:val="Numerada 21"/>
    <w:basedOn w:val="Normal"/>
    <w:next w:val="Normal"/>
    <w:rsid w:val="009F3A61"/>
    <w:pPr>
      <w:ind w:left="397" w:hanging="397"/>
    </w:pPr>
    <w:rPr>
      <w:rFonts w:eastAsia="Times New Roman" w:cs="Arial"/>
      <w:szCs w:val="20"/>
      <w:lang w:eastAsia="pt-BR"/>
    </w:rPr>
  </w:style>
  <w:style w:type="paragraph" w:customStyle="1" w:styleId="Numerada31">
    <w:name w:val="Numerada 31"/>
    <w:basedOn w:val="Normal"/>
    <w:next w:val="Normal"/>
    <w:rsid w:val="009F3A61"/>
    <w:pPr>
      <w:ind w:left="397" w:hanging="397"/>
    </w:pPr>
    <w:rPr>
      <w:rFonts w:eastAsia="Times New Roman" w:cs="Arial"/>
      <w:b/>
      <w:szCs w:val="20"/>
      <w:lang w:eastAsia="pt-BR"/>
    </w:rPr>
  </w:style>
  <w:style w:type="paragraph" w:customStyle="1" w:styleId="Numerada41">
    <w:name w:val="Numerada 41"/>
    <w:basedOn w:val="Normal"/>
    <w:next w:val="Normal"/>
    <w:rsid w:val="009F3A61"/>
    <w:pPr>
      <w:ind w:left="340" w:hanging="340"/>
    </w:pPr>
    <w:rPr>
      <w:rFonts w:eastAsia="Times New Roman" w:cs="Arial"/>
      <w:szCs w:val="20"/>
      <w:lang w:eastAsia="pt-BR"/>
    </w:rPr>
  </w:style>
  <w:style w:type="paragraph" w:customStyle="1" w:styleId="Numerada51">
    <w:name w:val="Numerada 51"/>
    <w:basedOn w:val="Normal"/>
    <w:rsid w:val="009F3A61"/>
    <w:pPr>
      <w:ind w:left="340" w:hanging="340"/>
    </w:pPr>
    <w:rPr>
      <w:rFonts w:eastAsia="Times New Roman" w:cs="Arial"/>
      <w:szCs w:val="20"/>
      <w:lang w:eastAsia="pt-BR"/>
    </w:rPr>
  </w:style>
  <w:style w:type="paragraph" w:customStyle="1" w:styleId="TALADEDIVISAO">
    <w:name w:val="TALA DE DIVISAO"/>
    <w:basedOn w:val="Normal"/>
    <w:next w:val="Normal"/>
    <w:link w:val="TALADEDIVISAOChar"/>
    <w:rsid w:val="00062D4D"/>
    <w:pPr>
      <w:pageBreakBefore/>
      <w:shd w:val="clear" w:color="auto" w:fill="4F81BD" w:themeFill="accent1"/>
      <w:spacing w:before="12360" w:line="240" w:lineRule="auto"/>
      <w:ind w:left="851" w:hanging="851"/>
      <w:jc w:val="right"/>
    </w:pPr>
    <w:rPr>
      <w:rFonts w:asciiTheme="majorHAnsi" w:eastAsia="Times New Roman" w:hAnsiTheme="majorHAnsi" w:cstheme="majorHAnsi"/>
      <w:b/>
      <w:caps/>
      <w:color w:val="FFFFFF" w:themeColor="background1"/>
      <w:sz w:val="32"/>
      <w:szCs w:val="26"/>
      <w:lang w:eastAsia="pt-BR"/>
    </w:rPr>
  </w:style>
  <w:style w:type="paragraph" w:customStyle="1" w:styleId="Textoembloco1">
    <w:name w:val="Texto em bloco1"/>
    <w:basedOn w:val="Normal"/>
    <w:next w:val="Normal"/>
    <w:rsid w:val="009F3A61"/>
    <w:pPr>
      <w:ind w:left="1418" w:right="1418" w:hanging="851"/>
    </w:pPr>
    <w:rPr>
      <w:rFonts w:eastAsia="Times New Roman" w:cs="Arial"/>
      <w:i/>
      <w:sz w:val="22"/>
      <w:szCs w:val="20"/>
      <w:lang w:eastAsia="pt-BR"/>
    </w:rPr>
  </w:style>
  <w:style w:type="paragraph" w:customStyle="1" w:styleId="Refernciasbibliogrficas">
    <w:name w:val="Referências bibliográficas"/>
    <w:basedOn w:val="TALADEDIVISAO"/>
    <w:rsid w:val="009F3A61"/>
    <w:pPr>
      <w:pageBreakBefore w:val="0"/>
      <w:spacing w:before="0"/>
      <w:jc w:val="both"/>
    </w:pPr>
    <w:rPr>
      <w:rFonts w:ascii="ZapfHumnst BT" w:hAnsi="ZapfHumnst BT"/>
      <w:b w:val="0"/>
      <w:i/>
      <w:caps w:val="0"/>
    </w:rPr>
  </w:style>
  <w:style w:type="paragraph" w:customStyle="1" w:styleId="RefernciasBibliogrficas1">
    <w:name w:val="Referências Bibliográficas_1"/>
    <w:basedOn w:val="Refernciasbibliogrficas"/>
    <w:rsid w:val="009F3A61"/>
    <w:pPr>
      <w:numPr>
        <w:numId w:val="26"/>
      </w:numPr>
    </w:pPr>
  </w:style>
  <w:style w:type="paragraph" w:customStyle="1" w:styleId="Refernciasbibliogrficas2">
    <w:name w:val="Referências bibliográficas_2"/>
    <w:basedOn w:val="Refernciasbibliogrficas"/>
    <w:rsid w:val="009F3A61"/>
    <w:pPr>
      <w:ind w:left="0" w:firstLine="851"/>
    </w:pPr>
  </w:style>
  <w:style w:type="paragraph" w:customStyle="1" w:styleId="Refernciasbibliogrficas3">
    <w:name w:val="Referências bibliográficas_3"/>
    <w:basedOn w:val="Refernciasbibliogrficas"/>
    <w:rsid w:val="009F3A61"/>
    <w:pPr>
      <w:ind w:left="0" w:firstLine="0"/>
    </w:pPr>
  </w:style>
  <w:style w:type="paragraph" w:customStyle="1" w:styleId="Refernciasbibliogrficas4">
    <w:name w:val="Referências bibliográficas_4"/>
    <w:basedOn w:val="Refernciasbibliogrficas3"/>
    <w:rsid w:val="009F3A61"/>
    <w:pPr>
      <w:ind w:left="336" w:hanging="336"/>
    </w:pPr>
  </w:style>
  <w:style w:type="paragraph" w:customStyle="1" w:styleId="Refernciasbibliogrficas5">
    <w:name w:val="Referências bibliográficas_5"/>
    <w:basedOn w:val="Refernciasbibliogrficas4"/>
    <w:rsid w:val="009F3A61"/>
    <w:pPr>
      <w:ind w:left="360" w:hanging="360"/>
    </w:pPr>
  </w:style>
  <w:style w:type="paragraph" w:customStyle="1" w:styleId="TALADEDIVISO1">
    <w:name w:val="TALA DE DIVISÃO_1"/>
    <w:basedOn w:val="tala"/>
    <w:next w:val="Normal"/>
    <w:rsid w:val="00687362"/>
    <w:pPr>
      <w:pBdr>
        <w:bottom w:val="single" w:sz="4" w:space="1" w:color="262626" w:themeColor="text1" w:themeTint="D9"/>
      </w:pBdr>
      <w:spacing w:before="12360"/>
      <w:outlineLvl w:val="0"/>
    </w:pPr>
    <w:rPr>
      <w:smallCaps/>
      <w:color w:val="262626" w:themeColor="text1" w:themeTint="D9"/>
    </w:rPr>
  </w:style>
  <w:style w:type="paragraph" w:customStyle="1" w:styleId="TALADEDIVISO2">
    <w:name w:val="TALA DE DIVISÃO_2"/>
    <w:basedOn w:val="TALADEDIVISAO"/>
    <w:next w:val="Normal"/>
    <w:rsid w:val="009F3A61"/>
    <w:rPr>
      <w:rFonts w:ascii="ZapfHumnst BT" w:hAnsi="ZapfHumnst BT"/>
      <w:caps w:val="0"/>
    </w:rPr>
  </w:style>
  <w:style w:type="paragraph" w:customStyle="1" w:styleId="MapadoDocumento1">
    <w:name w:val="Mapa do Documento1"/>
    <w:basedOn w:val="Normal"/>
    <w:rsid w:val="009F3A61"/>
    <w:pPr>
      <w:shd w:val="clear" w:color="auto" w:fill="000080"/>
      <w:ind w:left="851" w:hanging="851"/>
    </w:pPr>
    <w:rPr>
      <w:rFonts w:ascii="Tahoma" w:eastAsia="Times New Roman" w:hAnsi="Tahoma" w:cs="Arial"/>
      <w:szCs w:val="20"/>
      <w:lang w:eastAsia="pt-BR"/>
    </w:rPr>
  </w:style>
  <w:style w:type="paragraph" w:customStyle="1" w:styleId="Numerada1">
    <w:name w:val="Numerada 1"/>
    <w:basedOn w:val="Normal"/>
    <w:next w:val="Normal"/>
    <w:rsid w:val="009F3A61"/>
    <w:pPr>
      <w:numPr>
        <w:numId w:val="27"/>
      </w:numPr>
    </w:pPr>
    <w:rPr>
      <w:rFonts w:eastAsia="Times New Roman" w:cs="Arial"/>
      <w:b/>
      <w:i/>
      <w:szCs w:val="20"/>
      <w:lang w:eastAsia="pt-BR"/>
    </w:rPr>
  </w:style>
  <w:style w:type="paragraph" w:customStyle="1" w:styleId="Commarcadores8">
    <w:name w:val="Com marcadores 8"/>
    <w:basedOn w:val="Normal"/>
    <w:uiPriority w:val="99"/>
    <w:qFormat/>
    <w:rsid w:val="003C346A"/>
    <w:pPr>
      <w:tabs>
        <w:tab w:val="left" w:pos="426"/>
        <w:tab w:val="center" w:pos="709"/>
        <w:tab w:val="right" w:leader="dot" w:pos="9639"/>
      </w:tabs>
    </w:pPr>
    <w:rPr>
      <w:rFonts w:eastAsia="Times New Roman"/>
      <w:b/>
      <w:color w:val="0D0D0D" w:themeColor="text1" w:themeTint="F2"/>
      <w:szCs w:val="24"/>
      <w:u w:val="single"/>
      <w:lang w:eastAsia="pt-BR"/>
    </w:rPr>
  </w:style>
  <w:style w:type="paragraph" w:customStyle="1" w:styleId="Corpodetexto21">
    <w:name w:val="Corpo de texto 21"/>
    <w:basedOn w:val="Normal"/>
    <w:rsid w:val="009F3A61"/>
    <w:pPr>
      <w:ind w:left="851" w:hanging="851"/>
      <w:jc w:val="left"/>
    </w:pPr>
    <w:rPr>
      <w:rFonts w:eastAsia="Times New Roman" w:cs="Arial"/>
      <w:szCs w:val="20"/>
      <w:lang w:eastAsia="pt-BR"/>
    </w:rPr>
  </w:style>
  <w:style w:type="paragraph" w:customStyle="1" w:styleId="Corpodetexto31">
    <w:name w:val="Corpo de texto 31"/>
    <w:basedOn w:val="Normal"/>
    <w:rsid w:val="009F3A61"/>
    <w:pPr>
      <w:spacing w:after="0"/>
      <w:ind w:left="851" w:hanging="851"/>
      <w:jc w:val="center"/>
    </w:pPr>
    <w:rPr>
      <w:rFonts w:eastAsia="Times New Roman" w:cs="Arial"/>
      <w:caps/>
      <w:szCs w:val="20"/>
      <w:lang w:eastAsia="pt-BR"/>
    </w:rPr>
  </w:style>
  <w:style w:type="paragraph" w:customStyle="1" w:styleId="Cabealhodamensagem1">
    <w:name w:val="Cabeçalho da mensagem1"/>
    <w:basedOn w:val="Normal"/>
    <w:rsid w:val="009F3A61"/>
    <w:pPr>
      <w:ind w:left="851" w:hanging="851"/>
      <w:jc w:val="center"/>
    </w:pPr>
    <w:rPr>
      <w:rFonts w:ascii="ZapfHumnst Ult BT" w:eastAsia="Times New Roman" w:hAnsi="ZapfHumnst Ult BT" w:cs="Arial"/>
      <w:caps/>
      <w:sz w:val="36"/>
      <w:szCs w:val="20"/>
      <w:lang w:eastAsia="pt-BR"/>
    </w:rPr>
  </w:style>
  <w:style w:type="paragraph" w:customStyle="1" w:styleId="CabealhodaMensagem0">
    <w:name w:val="Cabeçalho da Mensagem"/>
    <w:basedOn w:val="Cabealhodamensagem2"/>
    <w:rsid w:val="009F3A61"/>
    <w:pPr>
      <w:pBdr>
        <w:bottom w:val="single" w:sz="4" w:space="1" w:color="auto"/>
      </w:pBdr>
    </w:pPr>
    <w:rPr>
      <w:rFonts w:ascii="Arial Black" w:hAnsi="Arial Black"/>
      <w:caps/>
      <w:sz w:val="32"/>
    </w:rPr>
  </w:style>
  <w:style w:type="paragraph" w:customStyle="1" w:styleId="CabealhodeQuadros">
    <w:name w:val="Cabeçalho de Quadros"/>
    <w:basedOn w:val="quadroscabealho"/>
    <w:rsid w:val="009F3A61"/>
    <w:pPr>
      <w:spacing w:before="20" w:after="20"/>
      <w:ind w:left="851" w:hanging="851"/>
    </w:pPr>
    <w:rPr>
      <w:rFonts w:eastAsia="Times New Roman" w:cs="Arial"/>
      <w:b w:val="0"/>
      <w:bCs w:val="0"/>
      <w:i/>
      <w:sz w:val="18"/>
    </w:rPr>
  </w:style>
  <w:style w:type="paragraph" w:customStyle="1" w:styleId="CorpodeQuadrosNormal1">
    <w:name w:val="Corpo de Quadros – Normal_1"/>
    <w:basedOn w:val="Normal1"/>
    <w:rsid w:val="009F3A61"/>
    <w:pPr>
      <w:ind w:left="851" w:right="0" w:hanging="851"/>
    </w:pPr>
    <w:rPr>
      <w:rFonts w:eastAsia="Times New Roman"/>
      <w:bCs/>
      <w:iCs/>
      <w:szCs w:val="20"/>
    </w:rPr>
  </w:style>
  <w:style w:type="paragraph" w:customStyle="1" w:styleId="Referncias">
    <w:name w:val="Referências"/>
    <w:basedOn w:val="Normal"/>
    <w:rsid w:val="009F3A61"/>
    <w:pPr>
      <w:ind w:left="851" w:hanging="851"/>
    </w:pPr>
    <w:rPr>
      <w:rFonts w:eastAsia="Times New Roman" w:cs="Arial"/>
      <w:szCs w:val="20"/>
      <w:lang w:eastAsia="pt-BR"/>
    </w:rPr>
  </w:style>
  <w:style w:type="paragraph" w:customStyle="1" w:styleId="QuadrosCabealho0">
    <w:name w:val="Quadros_Cabeçalho"/>
    <w:basedOn w:val="Normal"/>
    <w:rsid w:val="009F3A61"/>
    <w:pPr>
      <w:spacing w:before="40" w:after="40"/>
      <w:ind w:left="851" w:hanging="851"/>
      <w:jc w:val="center"/>
    </w:pPr>
    <w:rPr>
      <w:rFonts w:eastAsia="Times New Roman" w:cs="Arial"/>
      <w:b/>
      <w:sz w:val="22"/>
      <w:szCs w:val="20"/>
      <w:lang w:eastAsia="pt-BR"/>
    </w:rPr>
  </w:style>
  <w:style w:type="paragraph" w:customStyle="1" w:styleId="Commarcadores22">
    <w:name w:val="Com marcadores 22"/>
    <w:basedOn w:val="Normal"/>
    <w:rsid w:val="009F3A61"/>
    <w:pPr>
      <w:suppressAutoHyphens/>
      <w:ind w:left="360" w:hanging="360"/>
    </w:pPr>
    <w:rPr>
      <w:rFonts w:eastAsia="Times New Roman" w:cs="Arial"/>
      <w:szCs w:val="20"/>
      <w:lang w:eastAsia="pt-BR"/>
    </w:rPr>
  </w:style>
  <w:style w:type="paragraph" w:customStyle="1" w:styleId="xl65">
    <w:name w:val="xl65"/>
    <w:basedOn w:val="Normal"/>
    <w:rsid w:val="009F3A61"/>
    <w:pPr>
      <w:spacing w:before="280" w:after="280"/>
      <w:ind w:left="851" w:hanging="851"/>
      <w:jc w:val="center"/>
      <w:textAlignment w:val="center"/>
    </w:pPr>
    <w:rPr>
      <w:rFonts w:ascii="Times New Roman" w:eastAsia="Times New Roman" w:hAnsi="Times New Roman" w:cs="Arial"/>
      <w:b/>
      <w:bCs/>
      <w:sz w:val="28"/>
      <w:szCs w:val="28"/>
      <w:lang w:eastAsia="pt-BR"/>
    </w:rPr>
  </w:style>
  <w:style w:type="paragraph" w:customStyle="1" w:styleId="xl66">
    <w:name w:val="xl66"/>
    <w:basedOn w:val="Normal"/>
    <w:rsid w:val="009F3A61"/>
    <w:pPr>
      <w:spacing w:before="280" w:after="280"/>
      <w:ind w:left="851" w:hanging="851"/>
      <w:jc w:val="left"/>
    </w:pPr>
    <w:rPr>
      <w:rFonts w:ascii="Times New Roman" w:eastAsia="Times New Roman" w:hAnsi="Times New Roman" w:cs="Arial"/>
      <w:szCs w:val="24"/>
      <w:lang w:eastAsia="pt-BR"/>
    </w:rPr>
  </w:style>
  <w:style w:type="paragraph" w:customStyle="1" w:styleId="Recuodecorpodetexto21">
    <w:name w:val="Recuo de corpo de texto 21"/>
    <w:basedOn w:val="Normal"/>
    <w:rsid w:val="009F3A61"/>
    <w:pPr>
      <w:spacing w:line="276" w:lineRule="auto"/>
      <w:ind w:left="567" w:hanging="567"/>
      <w:jc w:val="left"/>
    </w:pPr>
    <w:rPr>
      <w:rFonts w:eastAsia="Times New Roman" w:cs="Arial"/>
      <w:sz w:val="22"/>
      <w:lang w:eastAsia="it-IT" w:bidi="it-IT"/>
    </w:rPr>
  </w:style>
  <w:style w:type="paragraph" w:customStyle="1" w:styleId="Recuodecorpodetexto31">
    <w:name w:val="Recuo de corpo de texto 31"/>
    <w:basedOn w:val="Normal"/>
    <w:rsid w:val="009F3A61"/>
    <w:pPr>
      <w:spacing w:before="240" w:line="276" w:lineRule="auto"/>
      <w:ind w:left="340" w:hanging="851"/>
      <w:jc w:val="left"/>
    </w:pPr>
    <w:rPr>
      <w:rFonts w:eastAsia="Times New Roman" w:cs="Arial"/>
      <w:sz w:val="22"/>
      <w:lang w:eastAsia="it-IT" w:bidi="it-IT"/>
    </w:rPr>
  </w:style>
  <w:style w:type="paragraph" w:customStyle="1" w:styleId="parag1">
    <w:name w:val="parag.1"/>
    <w:basedOn w:val="Normal"/>
    <w:rsid w:val="009F3A61"/>
    <w:pPr>
      <w:spacing w:line="276" w:lineRule="auto"/>
      <w:ind w:left="851" w:hanging="851"/>
      <w:jc w:val="left"/>
    </w:pPr>
    <w:rPr>
      <w:rFonts w:eastAsia="Times New Roman" w:cs="Arial"/>
      <w:sz w:val="22"/>
      <w:lang w:eastAsia="it-IT" w:bidi="it-IT"/>
    </w:rPr>
  </w:style>
  <w:style w:type="paragraph" w:customStyle="1" w:styleId="item1">
    <w:name w:val="item 1."/>
    <w:basedOn w:val="Normal"/>
    <w:next w:val="Normal"/>
    <w:rsid w:val="009F3A61"/>
    <w:pPr>
      <w:spacing w:before="720" w:line="276" w:lineRule="auto"/>
      <w:ind w:left="1134" w:hanging="1134"/>
      <w:jc w:val="left"/>
    </w:pPr>
    <w:rPr>
      <w:rFonts w:ascii="Lucida Casual" w:eastAsia="Times New Roman" w:hAnsi="Lucida Casual" w:cs="Arial"/>
      <w:b/>
      <w:sz w:val="26"/>
      <w:lang w:eastAsia="it-IT" w:bidi="it-IT"/>
    </w:rPr>
  </w:style>
  <w:style w:type="paragraph" w:customStyle="1" w:styleId="xl31">
    <w:name w:val="xl31"/>
    <w:basedOn w:val="Normal"/>
    <w:rsid w:val="009F3A61"/>
    <w:pPr>
      <w:spacing w:before="100" w:after="100" w:line="276" w:lineRule="auto"/>
      <w:ind w:left="851" w:hanging="851"/>
      <w:jc w:val="center"/>
    </w:pPr>
    <w:rPr>
      <w:rFonts w:eastAsia="Times New Roman" w:cs="Arial"/>
      <w:sz w:val="22"/>
      <w:lang w:eastAsia="it-IT" w:bidi="it-IT"/>
    </w:rPr>
  </w:style>
  <w:style w:type="paragraph" w:customStyle="1" w:styleId="SEREC">
    <w:name w:val="SEREC"/>
    <w:basedOn w:val="Normal"/>
    <w:rsid w:val="009F3A61"/>
    <w:pPr>
      <w:autoSpaceDE w:val="0"/>
      <w:spacing w:before="240" w:line="360" w:lineRule="atLeast"/>
      <w:ind w:left="851" w:firstLine="1418"/>
      <w:jc w:val="left"/>
    </w:pPr>
    <w:rPr>
      <w:rFonts w:eastAsia="Times New Roman" w:cs="Arial"/>
      <w:sz w:val="26"/>
      <w:szCs w:val="26"/>
      <w:lang w:eastAsia="it-IT" w:bidi="it-IT"/>
    </w:rPr>
  </w:style>
  <w:style w:type="paragraph" w:customStyle="1" w:styleId="numerado">
    <w:name w:val="numerado"/>
    <w:basedOn w:val="Normal"/>
    <w:rsid w:val="009F3A61"/>
    <w:pPr>
      <w:spacing w:line="276" w:lineRule="auto"/>
      <w:ind w:left="357" w:hanging="357"/>
      <w:jc w:val="left"/>
    </w:pPr>
    <w:rPr>
      <w:rFonts w:eastAsia="Times New Roman" w:cs="Arial"/>
      <w:bCs/>
      <w:sz w:val="22"/>
      <w:szCs w:val="24"/>
      <w:lang w:eastAsia="it-IT" w:bidi="it-IT"/>
    </w:rPr>
  </w:style>
  <w:style w:type="paragraph" w:customStyle="1" w:styleId="textonumerado">
    <w:name w:val="texto numerado"/>
    <w:basedOn w:val="numerado"/>
    <w:rsid w:val="009F3A61"/>
    <w:pPr>
      <w:ind w:firstLine="0"/>
    </w:pPr>
  </w:style>
  <w:style w:type="paragraph" w:customStyle="1" w:styleId="ponto">
    <w:name w:val="ponto"/>
    <w:basedOn w:val="Normal"/>
    <w:uiPriority w:val="99"/>
    <w:rsid w:val="009F3A61"/>
    <w:pPr>
      <w:spacing w:line="276" w:lineRule="auto"/>
      <w:ind w:left="720" w:hanging="360"/>
      <w:jc w:val="left"/>
    </w:pPr>
    <w:rPr>
      <w:rFonts w:eastAsia="Times New Roman" w:cs="Arial"/>
      <w:bCs/>
      <w:sz w:val="22"/>
      <w:szCs w:val="24"/>
      <w:lang w:eastAsia="it-IT" w:bidi="it-IT"/>
    </w:rPr>
  </w:style>
  <w:style w:type="paragraph" w:customStyle="1" w:styleId="tracoponto">
    <w:name w:val="traco ponto"/>
    <w:basedOn w:val="Normal"/>
    <w:rsid w:val="009F3A61"/>
    <w:pPr>
      <w:spacing w:line="276" w:lineRule="auto"/>
      <w:ind w:left="720" w:hanging="360"/>
      <w:jc w:val="left"/>
    </w:pPr>
    <w:rPr>
      <w:rFonts w:eastAsia="Times New Roman" w:cs="Arial"/>
      <w:bCs/>
      <w:sz w:val="22"/>
      <w:szCs w:val="24"/>
      <w:lang w:eastAsia="it-IT" w:bidi="it-IT"/>
    </w:rPr>
  </w:style>
  <w:style w:type="paragraph" w:customStyle="1" w:styleId="fases">
    <w:name w:val="fases"/>
    <w:basedOn w:val="Normal"/>
    <w:next w:val="Normal"/>
    <w:rsid w:val="009F3A61"/>
    <w:pPr>
      <w:spacing w:before="240" w:line="276" w:lineRule="auto"/>
      <w:ind w:left="851" w:hanging="851"/>
      <w:jc w:val="left"/>
    </w:pPr>
    <w:rPr>
      <w:rFonts w:eastAsia="Times New Roman" w:cs="Arial"/>
      <w:b/>
      <w:bCs/>
      <w:sz w:val="22"/>
      <w:szCs w:val="24"/>
      <w:lang w:eastAsia="it-IT" w:bidi="it-IT"/>
    </w:rPr>
  </w:style>
  <w:style w:type="paragraph" w:customStyle="1" w:styleId="PargrafodaLista1">
    <w:name w:val="Parágrafo da Lista1"/>
    <w:basedOn w:val="Normal"/>
    <w:rsid w:val="009F3A61"/>
    <w:pPr>
      <w:spacing w:line="276" w:lineRule="auto"/>
      <w:ind w:left="720" w:hanging="851"/>
      <w:jc w:val="left"/>
    </w:pPr>
    <w:rPr>
      <w:rFonts w:cs="Arial"/>
      <w:sz w:val="22"/>
      <w:lang w:eastAsia="it-IT" w:bidi="it-IT"/>
    </w:rPr>
  </w:style>
  <w:style w:type="paragraph" w:customStyle="1" w:styleId="Pidi">
    <w:name w:val="Piè di"/>
    <w:basedOn w:val="Normal"/>
    <w:rsid w:val="009F3A61"/>
    <w:pPr>
      <w:spacing w:after="0"/>
      <w:ind w:left="851" w:hanging="851"/>
    </w:pPr>
    <w:rPr>
      <w:rFonts w:ascii="Times New Roman" w:hAnsi="Times New Roman" w:cs="Arial"/>
      <w:szCs w:val="20"/>
      <w:lang w:eastAsia="it-IT" w:bidi="it-IT"/>
    </w:rPr>
  </w:style>
  <w:style w:type="paragraph" w:customStyle="1" w:styleId="Intest">
    <w:name w:val="Intest"/>
    <w:basedOn w:val="Normal"/>
    <w:rsid w:val="009F3A61"/>
    <w:pPr>
      <w:spacing w:after="0"/>
      <w:ind w:left="851" w:hanging="851"/>
    </w:pPr>
    <w:rPr>
      <w:rFonts w:ascii="Times New Roman" w:hAnsi="Times New Roman" w:cs="Arial"/>
      <w:szCs w:val="20"/>
      <w:lang w:eastAsia="it-IT" w:bidi="it-IT"/>
    </w:rPr>
  </w:style>
  <w:style w:type="paragraph" w:customStyle="1" w:styleId="Corpodel">
    <w:name w:val="Corpo del"/>
    <w:basedOn w:val="Normal"/>
    <w:rsid w:val="009F3A61"/>
    <w:pPr>
      <w:spacing w:before="240" w:after="0"/>
      <w:ind w:left="851" w:hanging="851"/>
      <w:jc w:val="center"/>
    </w:pPr>
    <w:rPr>
      <w:rFonts w:cs="Arial"/>
      <w:b/>
      <w:bCs/>
      <w:szCs w:val="20"/>
      <w:lang w:eastAsia="it-IT" w:bidi="it-IT"/>
    </w:rPr>
  </w:style>
  <w:style w:type="paragraph" w:customStyle="1" w:styleId="ColorfulList-Accent11">
    <w:name w:val="Colorful List - Accent 11"/>
    <w:basedOn w:val="Normal"/>
    <w:rsid w:val="009F3A61"/>
    <w:pPr>
      <w:spacing w:line="276" w:lineRule="auto"/>
      <w:ind w:left="720" w:hanging="851"/>
      <w:jc w:val="left"/>
    </w:pPr>
    <w:rPr>
      <w:rFonts w:eastAsia="Times New Roman" w:cs="Arial"/>
      <w:sz w:val="22"/>
      <w:lang w:eastAsia="it-IT" w:bidi="it-IT"/>
    </w:rPr>
  </w:style>
  <w:style w:type="paragraph" w:customStyle="1" w:styleId="Bloccodi">
    <w:name w:val="Blocco di"/>
    <w:basedOn w:val="Normal"/>
    <w:rsid w:val="009F3A61"/>
    <w:pPr>
      <w:ind w:left="360" w:right="18" w:hanging="851"/>
    </w:pPr>
    <w:rPr>
      <w:rFonts w:cs="Arial"/>
      <w:szCs w:val="24"/>
      <w:lang w:eastAsia="it-IT" w:bidi="it-IT"/>
    </w:rPr>
  </w:style>
  <w:style w:type="paragraph" w:customStyle="1" w:styleId="Testofumett">
    <w:name w:val="Testo fumett"/>
    <w:basedOn w:val="Normal"/>
    <w:rsid w:val="009F3A61"/>
    <w:pPr>
      <w:spacing w:after="0"/>
      <w:ind w:left="851" w:hanging="851"/>
      <w:jc w:val="left"/>
    </w:pPr>
    <w:rPr>
      <w:rFonts w:ascii="Tahoma" w:eastAsia="Times New Roman" w:hAnsi="Tahoma" w:cs="Tahoma"/>
      <w:sz w:val="16"/>
      <w:szCs w:val="16"/>
      <w:lang w:eastAsia="it-IT" w:bidi="it-IT"/>
    </w:rPr>
  </w:style>
  <w:style w:type="paragraph" w:customStyle="1" w:styleId="NormaleWeb">
    <w:name w:val="Normale (Web"/>
    <w:basedOn w:val="Normal"/>
    <w:rsid w:val="009F3A61"/>
    <w:pPr>
      <w:spacing w:before="280" w:after="280"/>
      <w:ind w:left="851" w:hanging="851"/>
      <w:jc w:val="left"/>
    </w:pPr>
    <w:rPr>
      <w:rFonts w:ascii="Times New Roman" w:hAnsi="Times New Roman" w:cs="Arial"/>
      <w:szCs w:val="24"/>
      <w:lang w:eastAsia="it-IT" w:bidi="it-IT"/>
    </w:rPr>
  </w:style>
  <w:style w:type="paragraph" w:customStyle="1" w:styleId="Testofumett1">
    <w:name w:val="Testo fumett1"/>
    <w:basedOn w:val="Normal"/>
    <w:rsid w:val="009F3A61"/>
    <w:pPr>
      <w:spacing w:after="0"/>
      <w:ind w:left="851" w:hanging="851"/>
      <w:jc w:val="left"/>
    </w:pPr>
    <w:rPr>
      <w:rFonts w:ascii="Tahoma" w:eastAsia="Times New Roman" w:hAnsi="Tahoma" w:cs="Tahoma"/>
      <w:sz w:val="16"/>
      <w:szCs w:val="16"/>
      <w:lang w:eastAsia="it-IT" w:bidi="it-IT"/>
    </w:rPr>
  </w:style>
  <w:style w:type="paragraph" w:customStyle="1" w:styleId="Intest1">
    <w:name w:val="Intest1"/>
    <w:basedOn w:val="Normal"/>
    <w:rsid w:val="009F3A61"/>
    <w:pPr>
      <w:spacing w:after="0"/>
      <w:ind w:left="851" w:hanging="851"/>
      <w:jc w:val="left"/>
    </w:pPr>
    <w:rPr>
      <w:rFonts w:eastAsia="Times New Roman" w:cs="Arial"/>
      <w:sz w:val="22"/>
      <w:lang w:eastAsia="it-IT" w:bidi="it-IT"/>
    </w:rPr>
  </w:style>
  <w:style w:type="paragraph" w:customStyle="1" w:styleId="Pidi1">
    <w:name w:val="Piè di1"/>
    <w:basedOn w:val="Normal"/>
    <w:rsid w:val="009F3A61"/>
    <w:pPr>
      <w:spacing w:after="0"/>
      <w:ind w:left="851" w:hanging="851"/>
      <w:jc w:val="left"/>
    </w:pPr>
    <w:rPr>
      <w:rFonts w:eastAsia="Times New Roman" w:cs="Arial"/>
      <w:sz w:val="22"/>
      <w:lang w:eastAsia="it-IT" w:bidi="it-IT"/>
    </w:rPr>
  </w:style>
  <w:style w:type="paragraph" w:customStyle="1" w:styleId="Style3">
    <w:name w:val="Style 3"/>
    <w:basedOn w:val="Normal"/>
    <w:rsid w:val="009F3A61"/>
    <w:pPr>
      <w:widowControl w:val="0"/>
      <w:autoSpaceDE w:val="0"/>
      <w:spacing w:after="0" w:line="192" w:lineRule="auto"/>
      <w:ind w:left="851" w:hanging="851"/>
      <w:jc w:val="left"/>
    </w:pPr>
    <w:rPr>
      <w:rFonts w:eastAsia="Times New Roman" w:cs="Arial"/>
      <w:b/>
      <w:bCs/>
      <w:sz w:val="31"/>
      <w:szCs w:val="31"/>
      <w:lang w:eastAsia="it-IT" w:bidi="it-IT"/>
    </w:rPr>
  </w:style>
  <w:style w:type="paragraph" w:customStyle="1" w:styleId="Style26">
    <w:name w:val="Style 26"/>
    <w:basedOn w:val="Normal"/>
    <w:rsid w:val="009F3A61"/>
    <w:pPr>
      <w:widowControl w:val="0"/>
      <w:autoSpaceDE w:val="0"/>
      <w:spacing w:after="0" w:line="252" w:lineRule="exact"/>
      <w:ind w:left="851" w:hanging="851"/>
      <w:jc w:val="left"/>
    </w:pPr>
    <w:rPr>
      <w:rFonts w:eastAsia="Times New Roman" w:cs="Arial"/>
      <w:b/>
      <w:bCs/>
      <w:sz w:val="28"/>
      <w:szCs w:val="28"/>
      <w:lang w:eastAsia="it-IT" w:bidi="it-IT"/>
    </w:rPr>
  </w:style>
  <w:style w:type="paragraph" w:customStyle="1" w:styleId="Style1">
    <w:name w:val="Style 1"/>
    <w:basedOn w:val="Normal"/>
    <w:rsid w:val="009F3A61"/>
    <w:pPr>
      <w:widowControl w:val="0"/>
      <w:autoSpaceDE w:val="0"/>
      <w:spacing w:after="0"/>
      <w:ind w:left="851" w:hanging="851"/>
      <w:jc w:val="left"/>
    </w:pPr>
    <w:rPr>
      <w:rFonts w:ascii="Times New Roman" w:eastAsia="Times New Roman" w:hAnsi="Times New Roman" w:cs="Arial"/>
      <w:szCs w:val="24"/>
      <w:lang w:eastAsia="it-IT" w:bidi="it-IT"/>
    </w:rPr>
  </w:style>
  <w:style w:type="paragraph" w:customStyle="1" w:styleId="Style28">
    <w:name w:val="Style 28"/>
    <w:basedOn w:val="Normal"/>
    <w:rsid w:val="009F3A61"/>
    <w:pPr>
      <w:widowControl w:val="0"/>
      <w:autoSpaceDE w:val="0"/>
      <w:spacing w:before="972" w:after="3420" w:line="196" w:lineRule="auto"/>
      <w:ind w:left="851" w:right="36" w:hanging="851"/>
      <w:jc w:val="right"/>
    </w:pPr>
    <w:rPr>
      <w:rFonts w:eastAsia="Times New Roman" w:cs="Arial"/>
      <w:b/>
      <w:bCs/>
      <w:sz w:val="28"/>
      <w:szCs w:val="28"/>
      <w:lang w:eastAsia="it-IT" w:bidi="it-IT"/>
    </w:rPr>
  </w:style>
  <w:style w:type="paragraph" w:customStyle="1" w:styleId="Style30">
    <w:name w:val="Style 30"/>
    <w:basedOn w:val="Normal"/>
    <w:rsid w:val="009F3A61"/>
    <w:pPr>
      <w:widowControl w:val="0"/>
      <w:autoSpaceDE w:val="0"/>
      <w:spacing w:after="0" w:line="403" w:lineRule="auto"/>
      <w:ind w:left="851" w:right="36" w:firstLine="216"/>
      <w:jc w:val="left"/>
    </w:pPr>
    <w:rPr>
      <w:rFonts w:ascii="Times New Roman" w:eastAsia="Times New Roman" w:hAnsi="Times New Roman" w:cs="Arial"/>
      <w:sz w:val="6"/>
      <w:szCs w:val="6"/>
      <w:lang w:eastAsia="it-IT" w:bidi="it-IT"/>
    </w:rPr>
  </w:style>
  <w:style w:type="paragraph" w:customStyle="1" w:styleId="Style11">
    <w:name w:val="Style 11"/>
    <w:basedOn w:val="Normal"/>
    <w:rsid w:val="009F3A61"/>
    <w:pPr>
      <w:widowControl w:val="0"/>
      <w:autoSpaceDE w:val="0"/>
      <w:spacing w:before="792" w:after="0"/>
      <w:ind w:left="851" w:right="36" w:hanging="851"/>
      <w:jc w:val="right"/>
    </w:pPr>
    <w:rPr>
      <w:rFonts w:eastAsia="Times New Roman" w:cs="Arial"/>
      <w:b/>
      <w:bCs/>
      <w:sz w:val="28"/>
      <w:szCs w:val="28"/>
      <w:lang w:eastAsia="it-IT" w:bidi="it-IT"/>
    </w:rPr>
  </w:style>
  <w:style w:type="paragraph" w:customStyle="1" w:styleId="Style2">
    <w:name w:val="Style 2"/>
    <w:basedOn w:val="Normal"/>
    <w:rsid w:val="009F3A61"/>
    <w:pPr>
      <w:widowControl w:val="0"/>
      <w:autoSpaceDE w:val="0"/>
      <w:spacing w:before="144" w:after="0"/>
      <w:ind w:left="1512" w:hanging="851"/>
      <w:jc w:val="left"/>
    </w:pPr>
    <w:rPr>
      <w:rFonts w:eastAsia="Times New Roman" w:cs="Arial"/>
      <w:b/>
      <w:bCs/>
      <w:sz w:val="20"/>
      <w:szCs w:val="20"/>
      <w:lang w:eastAsia="it-IT" w:bidi="it-IT"/>
    </w:rPr>
  </w:style>
  <w:style w:type="paragraph" w:customStyle="1" w:styleId="Style32">
    <w:name w:val="Style 32"/>
    <w:basedOn w:val="Normal"/>
    <w:rsid w:val="009F3A61"/>
    <w:pPr>
      <w:widowControl w:val="0"/>
      <w:autoSpaceDE w:val="0"/>
      <w:spacing w:after="0"/>
      <w:ind w:left="4392" w:hanging="851"/>
      <w:jc w:val="left"/>
    </w:pPr>
    <w:rPr>
      <w:rFonts w:eastAsia="Times New Roman" w:cs="Arial"/>
      <w:sz w:val="6"/>
      <w:szCs w:val="6"/>
      <w:lang w:eastAsia="it-IT" w:bidi="it-IT"/>
    </w:rPr>
  </w:style>
  <w:style w:type="paragraph" w:customStyle="1" w:styleId="Style15">
    <w:name w:val="Style 15"/>
    <w:basedOn w:val="Normal"/>
    <w:rsid w:val="009F3A61"/>
    <w:pPr>
      <w:widowControl w:val="0"/>
      <w:autoSpaceDE w:val="0"/>
      <w:spacing w:before="180" w:after="11880" w:line="480" w:lineRule="auto"/>
      <w:ind w:left="851" w:right="7200" w:hanging="851"/>
      <w:jc w:val="left"/>
    </w:pPr>
    <w:rPr>
      <w:rFonts w:eastAsia="Times New Roman" w:cs="Arial"/>
      <w:sz w:val="20"/>
      <w:szCs w:val="20"/>
      <w:lang w:eastAsia="it-IT" w:bidi="it-IT"/>
    </w:rPr>
  </w:style>
  <w:style w:type="paragraph" w:customStyle="1" w:styleId="Style14">
    <w:name w:val="Style 14"/>
    <w:basedOn w:val="Normal"/>
    <w:rsid w:val="009F3A61"/>
    <w:pPr>
      <w:widowControl w:val="0"/>
      <w:autoSpaceDE w:val="0"/>
      <w:spacing w:after="0" w:line="204" w:lineRule="exact"/>
      <w:ind w:left="851" w:hanging="851"/>
      <w:jc w:val="left"/>
    </w:pPr>
    <w:rPr>
      <w:rFonts w:eastAsia="Times New Roman" w:cs="Arial"/>
      <w:sz w:val="20"/>
      <w:szCs w:val="20"/>
      <w:lang w:eastAsia="it-IT" w:bidi="it-IT"/>
    </w:rPr>
  </w:style>
  <w:style w:type="paragraph" w:customStyle="1" w:styleId="Style33">
    <w:name w:val="Style 33"/>
    <w:basedOn w:val="Normal"/>
    <w:rsid w:val="009F3A61"/>
    <w:pPr>
      <w:widowControl w:val="0"/>
      <w:autoSpaceDE w:val="0"/>
      <w:spacing w:before="144" w:after="0"/>
      <w:ind w:left="1224" w:hanging="851"/>
      <w:jc w:val="left"/>
    </w:pPr>
    <w:rPr>
      <w:rFonts w:eastAsia="Times New Roman" w:cs="Arial"/>
      <w:b/>
      <w:bCs/>
      <w:sz w:val="6"/>
      <w:szCs w:val="6"/>
      <w:lang w:eastAsia="it-IT" w:bidi="it-IT"/>
    </w:rPr>
  </w:style>
  <w:style w:type="paragraph" w:customStyle="1" w:styleId="Style16">
    <w:name w:val="Style 16"/>
    <w:basedOn w:val="Normal"/>
    <w:rsid w:val="009F3A61"/>
    <w:pPr>
      <w:widowControl w:val="0"/>
      <w:autoSpaceDE w:val="0"/>
      <w:spacing w:after="0"/>
      <w:ind w:left="851" w:right="108" w:hanging="851"/>
      <w:jc w:val="right"/>
    </w:pPr>
    <w:rPr>
      <w:rFonts w:eastAsia="Times New Roman" w:cs="Arial"/>
      <w:b/>
      <w:bCs/>
      <w:sz w:val="36"/>
      <w:szCs w:val="36"/>
      <w:lang w:eastAsia="it-IT" w:bidi="it-IT"/>
    </w:rPr>
  </w:style>
  <w:style w:type="paragraph" w:customStyle="1" w:styleId="Style34">
    <w:name w:val="Style 34"/>
    <w:basedOn w:val="Normal"/>
    <w:rsid w:val="009F3A61"/>
    <w:pPr>
      <w:widowControl w:val="0"/>
      <w:autoSpaceDE w:val="0"/>
      <w:spacing w:before="252" w:after="0"/>
      <w:ind w:left="72" w:right="72" w:hanging="851"/>
    </w:pPr>
    <w:rPr>
      <w:rFonts w:eastAsia="Times New Roman" w:cs="Arial"/>
      <w:sz w:val="20"/>
      <w:szCs w:val="20"/>
      <w:lang w:eastAsia="it-IT" w:bidi="it-IT"/>
    </w:rPr>
  </w:style>
  <w:style w:type="paragraph" w:customStyle="1" w:styleId="Style19">
    <w:name w:val="Style 19"/>
    <w:basedOn w:val="Normal"/>
    <w:rsid w:val="009F3A61"/>
    <w:pPr>
      <w:widowControl w:val="0"/>
      <w:autoSpaceDE w:val="0"/>
      <w:spacing w:after="0" w:line="156" w:lineRule="exact"/>
      <w:ind w:left="851" w:hanging="851"/>
      <w:jc w:val="left"/>
    </w:pPr>
    <w:rPr>
      <w:rFonts w:eastAsia="Times New Roman" w:cs="Arial"/>
      <w:sz w:val="18"/>
      <w:szCs w:val="18"/>
      <w:lang w:eastAsia="it-IT" w:bidi="it-IT"/>
    </w:rPr>
  </w:style>
  <w:style w:type="paragraph" w:customStyle="1" w:styleId="Style12">
    <w:name w:val="Style 12"/>
    <w:basedOn w:val="Normal"/>
    <w:rsid w:val="009F3A61"/>
    <w:pPr>
      <w:widowControl w:val="0"/>
      <w:autoSpaceDE w:val="0"/>
      <w:spacing w:before="180" w:after="72" w:line="192" w:lineRule="auto"/>
      <w:ind w:left="851" w:right="108" w:hanging="851"/>
      <w:jc w:val="right"/>
    </w:pPr>
    <w:rPr>
      <w:rFonts w:eastAsia="Times New Roman" w:cs="Arial"/>
      <w:b/>
      <w:bCs/>
      <w:sz w:val="6"/>
      <w:szCs w:val="6"/>
      <w:lang w:eastAsia="it-IT" w:bidi="it-IT"/>
    </w:rPr>
  </w:style>
  <w:style w:type="paragraph" w:customStyle="1" w:styleId="Style13">
    <w:name w:val="Style 13"/>
    <w:basedOn w:val="Normal"/>
    <w:rsid w:val="009F3A61"/>
    <w:pPr>
      <w:widowControl w:val="0"/>
      <w:autoSpaceDE w:val="0"/>
      <w:spacing w:before="108" w:after="0" w:line="180" w:lineRule="auto"/>
      <w:ind w:left="72" w:hanging="851"/>
      <w:jc w:val="left"/>
    </w:pPr>
    <w:rPr>
      <w:rFonts w:eastAsia="Times New Roman" w:cs="Arial"/>
      <w:sz w:val="20"/>
      <w:szCs w:val="20"/>
      <w:lang w:eastAsia="it-IT" w:bidi="it-IT"/>
    </w:rPr>
  </w:style>
  <w:style w:type="paragraph" w:customStyle="1" w:styleId="Style17">
    <w:name w:val="Style 17"/>
    <w:basedOn w:val="Normal"/>
    <w:rsid w:val="009F3A61"/>
    <w:pPr>
      <w:widowControl w:val="0"/>
      <w:autoSpaceDE w:val="0"/>
      <w:spacing w:after="0" w:line="180" w:lineRule="exact"/>
      <w:ind w:left="851" w:hanging="851"/>
      <w:jc w:val="center"/>
    </w:pPr>
    <w:rPr>
      <w:rFonts w:eastAsia="Times New Roman" w:cs="Arial"/>
      <w:sz w:val="6"/>
      <w:szCs w:val="6"/>
      <w:lang w:eastAsia="it-IT" w:bidi="it-IT"/>
    </w:rPr>
  </w:style>
  <w:style w:type="paragraph" w:customStyle="1" w:styleId="Style18">
    <w:name w:val="Style 18"/>
    <w:basedOn w:val="Normal"/>
    <w:rsid w:val="009F3A61"/>
    <w:pPr>
      <w:widowControl w:val="0"/>
      <w:autoSpaceDE w:val="0"/>
      <w:spacing w:after="0"/>
      <w:ind w:left="851" w:right="108" w:hanging="851"/>
      <w:jc w:val="right"/>
    </w:pPr>
    <w:rPr>
      <w:rFonts w:eastAsia="Times New Roman" w:cs="Arial"/>
      <w:sz w:val="20"/>
      <w:szCs w:val="20"/>
      <w:lang w:eastAsia="it-IT" w:bidi="it-IT"/>
    </w:rPr>
  </w:style>
  <w:style w:type="paragraph" w:customStyle="1" w:styleId="Style22">
    <w:name w:val="Style 22"/>
    <w:basedOn w:val="Normal"/>
    <w:rsid w:val="009F3A61"/>
    <w:pPr>
      <w:widowControl w:val="0"/>
      <w:autoSpaceDE w:val="0"/>
      <w:spacing w:after="0" w:line="192" w:lineRule="auto"/>
      <w:ind w:left="851" w:hanging="851"/>
      <w:jc w:val="left"/>
    </w:pPr>
    <w:rPr>
      <w:rFonts w:eastAsia="Times New Roman" w:cs="Arial"/>
      <w:color w:val="FFFF00"/>
      <w:sz w:val="6"/>
      <w:szCs w:val="6"/>
      <w:lang w:eastAsia="it-IT" w:bidi="it-IT"/>
    </w:rPr>
  </w:style>
  <w:style w:type="paragraph" w:customStyle="1" w:styleId="Style23">
    <w:name w:val="Style 23"/>
    <w:basedOn w:val="Normal"/>
    <w:rsid w:val="009F3A61"/>
    <w:pPr>
      <w:widowControl w:val="0"/>
      <w:autoSpaceDE w:val="0"/>
      <w:spacing w:after="0" w:line="120" w:lineRule="exact"/>
      <w:ind w:left="851" w:hanging="851"/>
      <w:jc w:val="left"/>
    </w:pPr>
    <w:rPr>
      <w:rFonts w:eastAsia="Times New Roman" w:cs="Arial"/>
      <w:color w:val="FFFF00"/>
      <w:sz w:val="6"/>
      <w:szCs w:val="6"/>
      <w:lang w:eastAsia="it-IT" w:bidi="it-IT"/>
    </w:rPr>
  </w:style>
  <w:style w:type="paragraph" w:customStyle="1" w:styleId="Style24">
    <w:name w:val="Style 24"/>
    <w:basedOn w:val="Normal"/>
    <w:rsid w:val="009F3A61"/>
    <w:pPr>
      <w:widowControl w:val="0"/>
      <w:autoSpaceDE w:val="0"/>
      <w:spacing w:after="0"/>
      <w:ind w:left="851" w:hanging="851"/>
      <w:jc w:val="left"/>
    </w:pPr>
    <w:rPr>
      <w:rFonts w:eastAsia="Times New Roman" w:cs="Arial"/>
      <w:sz w:val="16"/>
      <w:szCs w:val="16"/>
      <w:lang w:eastAsia="it-IT" w:bidi="it-IT"/>
    </w:rPr>
  </w:style>
  <w:style w:type="paragraph" w:customStyle="1" w:styleId="Style25">
    <w:name w:val="Style 25"/>
    <w:basedOn w:val="Normal"/>
    <w:rsid w:val="009F3A61"/>
    <w:pPr>
      <w:widowControl w:val="0"/>
      <w:autoSpaceDE w:val="0"/>
      <w:spacing w:after="0" w:line="192" w:lineRule="auto"/>
      <w:ind w:left="851" w:hanging="851"/>
      <w:jc w:val="left"/>
    </w:pPr>
    <w:rPr>
      <w:rFonts w:eastAsia="Times New Roman" w:cs="Arial"/>
      <w:sz w:val="6"/>
      <w:szCs w:val="6"/>
      <w:lang w:eastAsia="it-IT" w:bidi="it-IT"/>
    </w:rPr>
  </w:style>
  <w:style w:type="paragraph" w:customStyle="1" w:styleId="Style20">
    <w:name w:val="Style 20"/>
    <w:basedOn w:val="Normal"/>
    <w:rsid w:val="009F3A61"/>
    <w:pPr>
      <w:widowControl w:val="0"/>
      <w:autoSpaceDE w:val="0"/>
      <w:spacing w:after="0" w:line="108" w:lineRule="exact"/>
      <w:ind w:left="851" w:hanging="851"/>
      <w:jc w:val="left"/>
    </w:pPr>
    <w:rPr>
      <w:rFonts w:eastAsia="Times New Roman" w:cs="Arial"/>
      <w:sz w:val="6"/>
      <w:szCs w:val="6"/>
      <w:lang w:eastAsia="it-IT" w:bidi="it-IT"/>
    </w:rPr>
  </w:style>
  <w:style w:type="paragraph" w:customStyle="1" w:styleId="Style27">
    <w:name w:val="Style 27"/>
    <w:basedOn w:val="Normal"/>
    <w:rsid w:val="009F3A61"/>
    <w:pPr>
      <w:widowControl w:val="0"/>
      <w:autoSpaceDE w:val="0"/>
      <w:spacing w:after="0" w:line="120" w:lineRule="exact"/>
      <w:ind w:left="851" w:hanging="851"/>
      <w:jc w:val="left"/>
    </w:pPr>
    <w:rPr>
      <w:rFonts w:eastAsia="Times New Roman" w:cs="Arial"/>
      <w:b/>
      <w:bCs/>
      <w:color w:val="DBCD00"/>
      <w:sz w:val="6"/>
      <w:szCs w:val="6"/>
      <w:lang w:eastAsia="it-IT" w:bidi="it-IT"/>
    </w:rPr>
  </w:style>
  <w:style w:type="paragraph" w:customStyle="1" w:styleId="Style21">
    <w:name w:val="Style 21"/>
    <w:basedOn w:val="Normal"/>
    <w:rsid w:val="009F3A61"/>
    <w:pPr>
      <w:widowControl w:val="0"/>
      <w:autoSpaceDE w:val="0"/>
      <w:spacing w:after="0" w:line="192" w:lineRule="auto"/>
      <w:ind w:left="851" w:hanging="851"/>
      <w:jc w:val="left"/>
    </w:pPr>
    <w:rPr>
      <w:rFonts w:eastAsia="Times New Roman" w:cs="Arial"/>
      <w:color w:val="DBCD00"/>
      <w:sz w:val="6"/>
      <w:szCs w:val="6"/>
      <w:lang w:eastAsia="it-IT" w:bidi="it-IT"/>
    </w:rPr>
  </w:style>
  <w:style w:type="paragraph" w:customStyle="1" w:styleId="Style29">
    <w:name w:val="Style 29"/>
    <w:basedOn w:val="Normal"/>
    <w:rsid w:val="009F3A61"/>
    <w:pPr>
      <w:widowControl w:val="0"/>
      <w:autoSpaceDE w:val="0"/>
      <w:spacing w:after="0" w:line="96" w:lineRule="exact"/>
      <w:ind w:left="851" w:hanging="851"/>
      <w:jc w:val="left"/>
    </w:pPr>
    <w:rPr>
      <w:rFonts w:eastAsia="Times New Roman" w:cs="Arial"/>
      <w:b/>
      <w:bCs/>
      <w:color w:val="777777"/>
      <w:sz w:val="6"/>
      <w:szCs w:val="6"/>
      <w:lang w:eastAsia="it-IT" w:bidi="it-IT"/>
    </w:rPr>
  </w:style>
  <w:style w:type="paragraph" w:customStyle="1" w:styleId="Style31">
    <w:name w:val="Style 31"/>
    <w:basedOn w:val="Normal"/>
    <w:rsid w:val="009F3A61"/>
    <w:pPr>
      <w:widowControl w:val="0"/>
      <w:autoSpaceDE w:val="0"/>
      <w:spacing w:after="0" w:line="108" w:lineRule="exact"/>
      <w:ind w:left="851" w:hanging="851"/>
      <w:jc w:val="left"/>
    </w:pPr>
    <w:rPr>
      <w:rFonts w:eastAsia="Times New Roman" w:cs="Arial"/>
      <w:color w:val="DBCD00"/>
      <w:sz w:val="6"/>
      <w:szCs w:val="6"/>
      <w:lang w:eastAsia="it-IT" w:bidi="it-IT"/>
    </w:rPr>
  </w:style>
  <w:style w:type="paragraph" w:customStyle="1" w:styleId="Style4">
    <w:name w:val="Style 4"/>
    <w:basedOn w:val="Normal"/>
    <w:rsid w:val="009F3A61"/>
    <w:pPr>
      <w:widowControl w:val="0"/>
      <w:autoSpaceDE w:val="0"/>
      <w:spacing w:after="0" w:line="120" w:lineRule="exact"/>
      <w:ind w:left="851" w:hanging="851"/>
      <w:jc w:val="left"/>
    </w:pPr>
    <w:rPr>
      <w:rFonts w:eastAsia="Times New Roman" w:cs="Arial"/>
      <w:b/>
      <w:bCs/>
      <w:sz w:val="6"/>
      <w:szCs w:val="6"/>
      <w:lang w:eastAsia="it-IT" w:bidi="it-IT"/>
    </w:rPr>
  </w:style>
  <w:style w:type="paragraph" w:customStyle="1" w:styleId="Style5">
    <w:name w:val="Style 5"/>
    <w:basedOn w:val="Normal"/>
    <w:rsid w:val="009F3A61"/>
    <w:pPr>
      <w:widowControl w:val="0"/>
      <w:autoSpaceDE w:val="0"/>
      <w:spacing w:after="0" w:line="187" w:lineRule="auto"/>
      <w:ind w:left="851" w:hanging="851"/>
      <w:jc w:val="left"/>
    </w:pPr>
    <w:rPr>
      <w:rFonts w:eastAsia="Times New Roman" w:cs="Arial"/>
      <w:b/>
      <w:bCs/>
      <w:sz w:val="6"/>
      <w:szCs w:val="6"/>
      <w:lang w:eastAsia="it-IT" w:bidi="it-IT"/>
    </w:rPr>
  </w:style>
  <w:style w:type="paragraph" w:customStyle="1" w:styleId="Style6">
    <w:name w:val="Style 6"/>
    <w:basedOn w:val="Normal"/>
    <w:rsid w:val="009F3A61"/>
    <w:pPr>
      <w:widowControl w:val="0"/>
      <w:autoSpaceDE w:val="0"/>
      <w:spacing w:after="0"/>
      <w:ind w:left="851" w:hanging="851"/>
      <w:jc w:val="left"/>
    </w:pPr>
    <w:rPr>
      <w:rFonts w:eastAsia="Times New Roman" w:cs="Arial"/>
      <w:sz w:val="18"/>
      <w:szCs w:val="18"/>
      <w:lang w:eastAsia="it-IT" w:bidi="it-IT"/>
    </w:rPr>
  </w:style>
  <w:style w:type="paragraph" w:customStyle="1" w:styleId="Style10">
    <w:name w:val="Style 10"/>
    <w:basedOn w:val="Normal"/>
    <w:rsid w:val="009F3A61"/>
    <w:pPr>
      <w:widowControl w:val="0"/>
      <w:autoSpaceDE w:val="0"/>
      <w:spacing w:after="0"/>
      <w:ind w:left="851" w:right="72" w:hanging="851"/>
      <w:jc w:val="left"/>
    </w:pPr>
    <w:rPr>
      <w:rFonts w:eastAsia="Times New Roman" w:cs="Arial"/>
      <w:sz w:val="18"/>
      <w:szCs w:val="18"/>
      <w:lang w:eastAsia="it-IT" w:bidi="it-IT"/>
    </w:rPr>
  </w:style>
  <w:style w:type="paragraph" w:customStyle="1" w:styleId="Style7">
    <w:name w:val="Style 7"/>
    <w:basedOn w:val="Normal"/>
    <w:rsid w:val="009F3A61"/>
    <w:pPr>
      <w:widowControl w:val="0"/>
      <w:autoSpaceDE w:val="0"/>
      <w:spacing w:after="0"/>
      <w:ind w:left="851" w:hanging="851"/>
      <w:jc w:val="left"/>
    </w:pPr>
    <w:rPr>
      <w:rFonts w:eastAsia="Times New Roman" w:cs="Arial"/>
      <w:color w:val="000000"/>
      <w:sz w:val="6"/>
      <w:szCs w:val="6"/>
      <w:lang w:eastAsia="it-IT" w:bidi="it-IT"/>
    </w:rPr>
  </w:style>
  <w:style w:type="paragraph" w:customStyle="1" w:styleId="Style8">
    <w:name w:val="Style 8"/>
    <w:basedOn w:val="Normal"/>
    <w:rsid w:val="009F3A61"/>
    <w:pPr>
      <w:widowControl w:val="0"/>
      <w:autoSpaceDE w:val="0"/>
      <w:spacing w:after="0"/>
      <w:ind w:left="851" w:right="324" w:hanging="851"/>
      <w:jc w:val="right"/>
    </w:pPr>
    <w:rPr>
      <w:rFonts w:eastAsia="Times New Roman" w:cs="Arial"/>
      <w:color w:val="000000"/>
      <w:sz w:val="6"/>
      <w:szCs w:val="6"/>
      <w:lang w:eastAsia="it-IT" w:bidi="it-IT"/>
    </w:rPr>
  </w:style>
  <w:style w:type="paragraph" w:customStyle="1" w:styleId="Style9">
    <w:name w:val="Style 9"/>
    <w:basedOn w:val="Normal"/>
    <w:rsid w:val="009F3A61"/>
    <w:pPr>
      <w:widowControl w:val="0"/>
      <w:autoSpaceDE w:val="0"/>
      <w:spacing w:after="0"/>
      <w:ind w:left="851" w:hanging="851"/>
      <w:jc w:val="left"/>
    </w:pPr>
    <w:rPr>
      <w:rFonts w:ascii="Times New Roman" w:eastAsia="Times New Roman" w:hAnsi="Times New Roman" w:cs="Arial"/>
      <w:sz w:val="20"/>
      <w:szCs w:val="20"/>
      <w:lang w:eastAsia="it-IT" w:bidi="it-IT"/>
    </w:rPr>
  </w:style>
  <w:style w:type="paragraph" w:customStyle="1" w:styleId="Fonte">
    <w:name w:val="Fonte"/>
    <w:basedOn w:val="Normal"/>
    <w:next w:val="Normal"/>
    <w:rsid w:val="009F3A61"/>
    <w:pPr>
      <w:spacing w:before="60"/>
      <w:ind w:left="851" w:hanging="851"/>
      <w:jc w:val="center"/>
    </w:pPr>
    <w:rPr>
      <w:rFonts w:eastAsia="Times New Roman" w:cs="Arial"/>
      <w:sz w:val="20"/>
      <w:lang w:eastAsia="it-IT" w:bidi="it-IT"/>
    </w:rPr>
  </w:style>
  <w:style w:type="paragraph" w:customStyle="1" w:styleId="CaputdeQuadro">
    <w:name w:val="Caput de Quadro"/>
    <w:basedOn w:val="Normal"/>
    <w:next w:val="Normal"/>
    <w:rsid w:val="009F3A61"/>
    <w:pPr>
      <w:spacing w:line="276" w:lineRule="auto"/>
      <w:ind w:left="851" w:hanging="851"/>
      <w:jc w:val="center"/>
    </w:pPr>
    <w:rPr>
      <w:rFonts w:eastAsia="Times New Roman" w:cs="Arial"/>
      <w:b/>
      <w:bCs/>
      <w:sz w:val="20"/>
      <w:lang w:eastAsia="it-IT" w:bidi="it-IT"/>
    </w:rPr>
  </w:style>
  <w:style w:type="paragraph" w:customStyle="1" w:styleId="ItemdeQuadroDireita">
    <w:name w:val="Item de Quadro à Direita"/>
    <w:basedOn w:val="Normal"/>
    <w:next w:val="Normal"/>
    <w:rsid w:val="009F3A61"/>
    <w:pPr>
      <w:spacing w:line="276" w:lineRule="auto"/>
      <w:ind w:left="851" w:hanging="851"/>
      <w:jc w:val="right"/>
    </w:pPr>
    <w:rPr>
      <w:rFonts w:eastAsia="Times New Roman" w:cs="Arial"/>
      <w:sz w:val="20"/>
      <w:lang w:eastAsia="it-IT" w:bidi="it-IT"/>
    </w:rPr>
  </w:style>
  <w:style w:type="paragraph" w:customStyle="1" w:styleId="ItemdeQuadroEsquerda">
    <w:name w:val="Item de Quadro à Esquerda"/>
    <w:basedOn w:val="ItemdeQuadroDireita"/>
    <w:rsid w:val="009F3A61"/>
    <w:pPr>
      <w:jc w:val="left"/>
    </w:pPr>
  </w:style>
  <w:style w:type="paragraph" w:customStyle="1" w:styleId="Refernciabibliogrfica">
    <w:name w:val="Referência bibliográfica"/>
    <w:basedOn w:val="Normal"/>
    <w:rsid w:val="009F3A61"/>
    <w:pPr>
      <w:ind w:left="851" w:right="6" w:hanging="851"/>
      <w:jc w:val="left"/>
    </w:pPr>
    <w:rPr>
      <w:rFonts w:eastAsia="Times New Roman" w:cs="Arial"/>
      <w:spacing w:val="-2"/>
      <w:sz w:val="16"/>
      <w:szCs w:val="16"/>
      <w:lang w:eastAsia="it-IT" w:bidi="it-IT"/>
    </w:rPr>
  </w:style>
  <w:style w:type="paragraph" w:customStyle="1" w:styleId="subbullet">
    <w:name w:val="subbullet"/>
    <w:basedOn w:val="Normal"/>
    <w:rsid w:val="009F3A61"/>
    <w:pPr>
      <w:spacing w:line="280" w:lineRule="atLeast"/>
      <w:ind w:left="1948" w:right="6" w:hanging="1228"/>
      <w:jc w:val="left"/>
    </w:pPr>
    <w:rPr>
      <w:rFonts w:eastAsia="Times New Roman" w:cs="Arial"/>
      <w:spacing w:val="-2"/>
      <w:sz w:val="22"/>
      <w:szCs w:val="24"/>
      <w:lang w:eastAsia="it-IT" w:bidi="it-IT"/>
    </w:rPr>
  </w:style>
  <w:style w:type="paragraph" w:customStyle="1" w:styleId="Contedodatabela">
    <w:name w:val="Conteúdo da tabela"/>
    <w:basedOn w:val="Normal"/>
    <w:rsid w:val="009F3A61"/>
    <w:pPr>
      <w:suppressLineNumbers/>
      <w:ind w:left="851" w:hanging="851"/>
    </w:pPr>
    <w:rPr>
      <w:rFonts w:eastAsia="Times New Roman" w:cs="Arial"/>
      <w:szCs w:val="20"/>
      <w:lang w:eastAsia="pt-BR"/>
    </w:rPr>
  </w:style>
  <w:style w:type="paragraph" w:customStyle="1" w:styleId="Ttulodatabela">
    <w:name w:val="Título da tabela"/>
    <w:basedOn w:val="Contedodatabela"/>
    <w:rsid w:val="009F3A61"/>
    <w:pPr>
      <w:jc w:val="center"/>
    </w:pPr>
    <w:rPr>
      <w:b/>
      <w:bCs/>
    </w:rPr>
  </w:style>
  <w:style w:type="paragraph" w:customStyle="1" w:styleId="Contedo10">
    <w:name w:val="Conteúdo 10"/>
    <w:basedOn w:val="ndice"/>
    <w:rsid w:val="009F3A61"/>
    <w:pPr>
      <w:tabs>
        <w:tab w:val="right" w:leader="dot" w:pos="9637"/>
      </w:tabs>
      <w:ind w:left="2547"/>
    </w:pPr>
  </w:style>
  <w:style w:type="character" w:customStyle="1" w:styleId="MapadoDocumentoChar1">
    <w:name w:val="Mapa do Documento Char1"/>
    <w:basedOn w:val="Fontepargpadro"/>
    <w:uiPriority w:val="99"/>
    <w:semiHidden/>
    <w:rsid w:val="009F3A61"/>
    <w:rPr>
      <w:rFonts w:ascii="Tahoma" w:hAnsi="Tahoma" w:cs="Tahoma"/>
      <w:sz w:val="16"/>
      <w:szCs w:val="16"/>
      <w:lang w:eastAsia="ar-SA"/>
    </w:rPr>
  </w:style>
  <w:style w:type="character" w:customStyle="1" w:styleId="CabealhodamensagemChar1">
    <w:name w:val="Cabeçalho da mensagem Char1"/>
    <w:basedOn w:val="Fontepargpadro"/>
    <w:uiPriority w:val="99"/>
    <w:semiHidden/>
    <w:rsid w:val="009F3A61"/>
    <w:rPr>
      <w:rFonts w:ascii="Cambria" w:eastAsia="Times New Roman" w:hAnsi="Cambria" w:cs="Times New Roman"/>
      <w:sz w:val="24"/>
      <w:szCs w:val="24"/>
      <w:shd w:val="pct20" w:color="auto" w:fill="auto"/>
    </w:rPr>
  </w:style>
  <w:style w:type="paragraph" w:customStyle="1" w:styleId="IdentidadeTrigonomtrica2">
    <w:name w:val="Identidade Trigonométrica 2"/>
    <w:rsid w:val="009F3A61"/>
    <w:pPr>
      <w:spacing w:after="200" w:line="276" w:lineRule="auto"/>
      <w:ind w:left="851" w:hanging="851"/>
      <w:jc w:val="both"/>
    </w:pPr>
    <w:rPr>
      <w:rFonts w:eastAsia="Times New Roman"/>
      <w:sz w:val="22"/>
      <w:szCs w:val="22"/>
    </w:rPr>
  </w:style>
  <w:style w:type="paragraph" w:customStyle="1" w:styleId="TableHead">
    <w:name w:val="Table Head"/>
    <w:basedOn w:val="Normal"/>
    <w:next w:val="Normal"/>
    <w:link w:val="TableHeadChar"/>
    <w:rsid w:val="009F3A61"/>
    <w:pPr>
      <w:spacing w:before="80" w:after="80"/>
      <w:ind w:left="851" w:hanging="851"/>
      <w:jc w:val="center"/>
    </w:pPr>
    <w:rPr>
      <w:rFonts w:eastAsia="Times New Roman" w:cs="Times New Roman"/>
      <w:b/>
      <w:sz w:val="22"/>
      <w:szCs w:val="20"/>
    </w:rPr>
  </w:style>
  <w:style w:type="character" w:customStyle="1" w:styleId="TableHeadChar">
    <w:name w:val="Table Head Char"/>
    <w:basedOn w:val="Fontepargpadro"/>
    <w:link w:val="TableHead"/>
    <w:rsid w:val="009F3A61"/>
    <w:rPr>
      <w:rFonts w:ascii="Arial" w:eastAsia="Times New Roman" w:hAnsi="Arial"/>
      <w:b/>
      <w:sz w:val="22"/>
      <w:lang w:val="pt-BR" w:eastAsia="en-US"/>
    </w:rPr>
  </w:style>
  <w:style w:type="paragraph" w:customStyle="1" w:styleId="TableBody">
    <w:name w:val="Table Body"/>
    <w:basedOn w:val="TableHead"/>
    <w:rsid w:val="009F3A61"/>
    <w:pPr>
      <w:jc w:val="left"/>
    </w:pPr>
    <w:rPr>
      <w:b w:val="0"/>
    </w:rPr>
  </w:style>
  <w:style w:type="character" w:customStyle="1" w:styleId="Commarcadores2Char">
    <w:name w:val="Com marcadores 2 Char"/>
    <w:aliases w:val="Char Char"/>
    <w:basedOn w:val="Fontepargpadro"/>
    <w:link w:val="Commarcadores2"/>
    <w:rsid w:val="00395BDE"/>
    <w:rPr>
      <w:rFonts w:ascii="Arial" w:hAnsi="Arial" w:cstheme="minorHAnsi"/>
      <w:sz w:val="24"/>
      <w:szCs w:val="24"/>
      <w:lang w:eastAsia="pt-BR"/>
    </w:rPr>
  </w:style>
  <w:style w:type="paragraph" w:styleId="Numerada2">
    <w:name w:val="List Number 2"/>
    <w:basedOn w:val="Normal"/>
    <w:next w:val="Normal"/>
    <w:semiHidden/>
    <w:rsid w:val="009F3A61"/>
    <w:pPr>
      <w:numPr>
        <w:numId w:val="25"/>
      </w:numPr>
    </w:pPr>
    <w:rPr>
      <w:rFonts w:eastAsia="Times New Roman" w:cs="Arial"/>
      <w:szCs w:val="20"/>
      <w:lang w:eastAsia="pt-BR"/>
    </w:rPr>
  </w:style>
  <w:style w:type="paragraph" w:styleId="Numerada3">
    <w:name w:val="List Number 3"/>
    <w:basedOn w:val="Normal"/>
    <w:next w:val="Normal"/>
    <w:semiHidden/>
    <w:rsid w:val="009F3A61"/>
    <w:pPr>
      <w:ind w:left="851" w:hanging="851"/>
    </w:pPr>
    <w:rPr>
      <w:rFonts w:eastAsia="Times New Roman" w:cs="Arial"/>
      <w:b/>
      <w:i/>
      <w:szCs w:val="20"/>
      <w:lang w:eastAsia="pt-BR"/>
    </w:rPr>
  </w:style>
  <w:style w:type="paragraph" w:customStyle="1" w:styleId="Engecorps10">
    <w:name w:val="Engecorps_1"/>
    <w:basedOn w:val="Ttulo9"/>
    <w:rsid w:val="009F3A61"/>
    <w:pPr>
      <w:spacing w:line="240" w:lineRule="auto"/>
    </w:pPr>
    <w:rPr>
      <w:rFonts w:eastAsia="Times New Roman"/>
      <w:sz w:val="28"/>
    </w:rPr>
  </w:style>
  <w:style w:type="paragraph" w:customStyle="1" w:styleId="ENGECORPS">
    <w:name w:val="ENGECORPS"/>
    <w:basedOn w:val="Rodap"/>
    <w:rsid w:val="009F3A61"/>
    <w:pPr>
      <w:tabs>
        <w:tab w:val="clear" w:pos="4513"/>
        <w:tab w:val="clear" w:pos="9026"/>
        <w:tab w:val="center" w:pos="4252"/>
        <w:tab w:val="right" w:pos="8504"/>
      </w:tabs>
      <w:spacing w:after="0"/>
      <w:ind w:left="851" w:hanging="851"/>
      <w:jc w:val="right"/>
    </w:pPr>
    <w:rPr>
      <w:rFonts w:ascii="Arial Black" w:eastAsia="Times New Roman" w:hAnsi="Arial Black" w:cs="Arial"/>
      <w:szCs w:val="20"/>
      <w:lang w:val="en-US" w:eastAsia="pt-BR"/>
    </w:rPr>
  </w:style>
  <w:style w:type="paragraph" w:customStyle="1" w:styleId="Ttulo100">
    <w:name w:val="Título 10]"/>
    <w:basedOn w:val="Abdu"/>
    <w:rsid w:val="009F3A61"/>
    <w:pPr>
      <w:spacing w:after="220"/>
      <w:ind w:left="851" w:hanging="851"/>
      <w:jc w:val="right"/>
    </w:pPr>
    <w:rPr>
      <w:sz w:val="18"/>
      <w:szCs w:val="20"/>
      <w:lang w:val="en-US"/>
    </w:rPr>
  </w:style>
  <w:style w:type="table" w:styleId="Tabelacomgrade5">
    <w:name w:val="Table Grid 5"/>
    <w:basedOn w:val="Tabelanormal"/>
    <w:uiPriority w:val="99"/>
    <w:unhideWhenUsed/>
    <w:rsid w:val="009F3A61"/>
    <w:pPr>
      <w:spacing w:after="220"/>
      <w:ind w:left="851" w:hanging="851"/>
      <w:jc w:val="both"/>
    </w:pPr>
    <w:rPr>
      <w:rFonts w:ascii="Times New Roman" w:eastAsia="Times New Roman" w:hAnsi="Times New Roman"/>
      <w:lang w:eastAsia="pt-BR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SombreamentoClaro-nfase11">
    <w:name w:val="Sombreamento Claro - Ênfase 11"/>
    <w:basedOn w:val="Tabelanormal"/>
    <w:uiPriority w:val="60"/>
    <w:rsid w:val="009F3A61"/>
    <w:rPr>
      <w:rFonts w:ascii="Times New Roman" w:eastAsia="Times New Roman" w:hAnsi="Times New Roman"/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Vieta1">
    <w:name w:val="Viñeta 1"/>
    <w:basedOn w:val="Normal"/>
    <w:autoRedefine/>
    <w:rsid w:val="00E65518"/>
    <w:pPr>
      <w:tabs>
        <w:tab w:val="left" w:pos="510"/>
      </w:tabs>
      <w:spacing w:before="60" w:after="60"/>
      <w:ind w:left="284" w:hanging="284"/>
    </w:pPr>
    <w:rPr>
      <w:rFonts w:cs="Arial"/>
      <w:sz w:val="22"/>
    </w:rPr>
  </w:style>
  <w:style w:type="character" w:customStyle="1" w:styleId="TALADEDIVISAOChar">
    <w:name w:val="TALA DE DIVISAO Char"/>
    <w:basedOn w:val="Fontepargpadro"/>
    <w:link w:val="TALADEDIVISAO"/>
    <w:rsid w:val="00062D4D"/>
    <w:rPr>
      <w:rFonts w:asciiTheme="majorHAnsi" w:eastAsia="Times New Roman" w:hAnsiTheme="majorHAnsi" w:cstheme="majorHAnsi"/>
      <w:b/>
      <w:caps/>
      <w:color w:val="FFFFFF" w:themeColor="background1"/>
      <w:sz w:val="32"/>
      <w:szCs w:val="26"/>
      <w:shd w:val="clear" w:color="auto" w:fill="4F81BD" w:themeFill="accent1"/>
      <w:lang w:eastAsia="pt-BR"/>
    </w:rPr>
  </w:style>
  <w:style w:type="paragraph" w:customStyle="1" w:styleId="11parag">
    <w:name w:val="1.1 parag"/>
    <w:basedOn w:val="Normal"/>
    <w:uiPriority w:val="99"/>
    <w:rsid w:val="00720BF5"/>
    <w:pPr>
      <w:overflowPunct w:val="0"/>
      <w:autoSpaceDE w:val="0"/>
      <w:autoSpaceDN w:val="0"/>
      <w:adjustRightInd w:val="0"/>
      <w:spacing w:after="0" w:line="260" w:lineRule="exact"/>
      <w:ind w:left="567"/>
      <w:textAlignment w:val="baseline"/>
    </w:pPr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customStyle="1" w:styleId="1numero">
    <w:name w:val="1 numero"/>
    <w:basedOn w:val="Normal"/>
    <w:uiPriority w:val="99"/>
    <w:rsid w:val="00DA637E"/>
    <w:pPr>
      <w:tabs>
        <w:tab w:val="left" w:pos="709"/>
      </w:tabs>
      <w:overflowPunct w:val="0"/>
      <w:autoSpaceDE w:val="0"/>
      <w:autoSpaceDN w:val="0"/>
      <w:adjustRightInd w:val="0"/>
      <w:spacing w:after="0" w:line="260" w:lineRule="exact"/>
      <w:ind w:left="709" w:hanging="709"/>
      <w:textAlignment w:val="baseline"/>
    </w:pPr>
    <w:rPr>
      <w:rFonts w:eastAsia="Times New Roman" w:cs="Times New Roman"/>
      <w:b/>
      <w:caps/>
      <w:sz w:val="20"/>
      <w:szCs w:val="20"/>
      <w:lang w:eastAsia="pt-BR"/>
    </w:rPr>
  </w:style>
  <w:style w:type="paragraph" w:customStyle="1" w:styleId="2numeros">
    <w:name w:val="2 numeros"/>
    <w:basedOn w:val="Normal"/>
    <w:next w:val="Normal"/>
    <w:uiPriority w:val="99"/>
    <w:rsid w:val="00DA637E"/>
    <w:pPr>
      <w:tabs>
        <w:tab w:val="left" w:pos="851"/>
      </w:tabs>
      <w:overflowPunct w:val="0"/>
      <w:autoSpaceDE w:val="0"/>
      <w:autoSpaceDN w:val="0"/>
      <w:adjustRightInd w:val="0"/>
      <w:spacing w:after="0" w:line="260" w:lineRule="exact"/>
      <w:ind w:left="851" w:hanging="851"/>
      <w:textAlignment w:val="baseline"/>
    </w:pPr>
    <w:rPr>
      <w:rFonts w:eastAsia="Times New Roman" w:cs="Times New Roman"/>
      <w:caps/>
      <w:sz w:val="20"/>
      <w:szCs w:val="20"/>
      <w:lang w:eastAsia="pt-BR"/>
    </w:rPr>
  </w:style>
  <w:style w:type="paragraph" w:customStyle="1" w:styleId="3numeros">
    <w:name w:val="3 numeros"/>
    <w:basedOn w:val="Normal"/>
    <w:uiPriority w:val="99"/>
    <w:rsid w:val="00DA637E"/>
    <w:pPr>
      <w:tabs>
        <w:tab w:val="left" w:pos="992"/>
      </w:tabs>
      <w:overflowPunct w:val="0"/>
      <w:autoSpaceDE w:val="0"/>
      <w:autoSpaceDN w:val="0"/>
      <w:adjustRightInd w:val="0"/>
      <w:spacing w:after="0" w:line="260" w:lineRule="exact"/>
      <w:ind w:left="992" w:hanging="992"/>
      <w:textAlignment w:val="baseline"/>
    </w:pPr>
    <w:rPr>
      <w:rFonts w:eastAsia="Times New Roman" w:cs="Times New Roman"/>
      <w:b/>
      <w:szCs w:val="20"/>
      <w:lang w:eastAsia="pt-BR"/>
    </w:rPr>
  </w:style>
  <w:style w:type="paragraph" w:customStyle="1" w:styleId="4numeros">
    <w:name w:val="4 numeros"/>
    <w:basedOn w:val="Normal"/>
    <w:uiPriority w:val="99"/>
    <w:rsid w:val="00DA637E"/>
    <w:pPr>
      <w:tabs>
        <w:tab w:val="left" w:pos="1134"/>
      </w:tabs>
      <w:overflowPunct w:val="0"/>
      <w:autoSpaceDE w:val="0"/>
      <w:autoSpaceDN w:val="0"/>
      <w:adjustRightInd w:val="0"/>
      <w:spacing w:after="0" w:line="260" w:lineRule="exact"/>
      <w:ind w:left="1134" w:hanging="1134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letra">
    <w:name w:val="letra"/>
    <w:basedOn w:val="Normal"/>
    <w:uiPriority w:val="99"/>
    <w:rsid w:val="00DA637E"/>
    <w:pPr>
      <w:tabs>
        <w:tab w:val="left" w:pos="1134"/>
      </w:tabs>
      <w:overflowPunct w:val="0"/>
      <w:autoSpaceDE w:val="0"/>
      <w:autoSpaceDN w:val="0"/>
      <w:adjustRightInd w:val="0"/>
      <w:spacing w:after="0" w:line="260" w:lineRule="exact"/>
      <w:ind w:left="1134" w:hanging="1134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npgina">
    <w:name w:val="n° página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260" w:lineRule="exact"/>
      <w:jc w:val="center"/>
      <w:textAlignment w:val="baseline"/>
    </w:pPr>
    <w:rPr>
      <w:rFonts w:eastAsia="Times New Roman" w:cs="Times New Roman"/>
      <w:sz w:val="16"/>
      <w:szCs w:val="20"/>
      <w:lang w:eastAsia="pt-BR"/>
    </w:rPr>
  </w:style>
  <w:style w:type="paragraph" w:customStyle="1" w:styleId="parenteses1">
    <w:name w:val="parenteses 1"/>
    <w:basedOn w:val="Normal"/>
    <w:uiPriority w:val="99"/>
    <w:rsid w:val="00DA637E"/>
    <w:pPr>
      <w:tabs>
        <w:tab w:val="left" w:pos="284"/>
      </w:tabs>
      <w:overflowPunct w:val="0"/>
      <w:autoSpaceDE w:val="0"/>
      <w:autoSpaceDN w:val="0"/>
      <w:adjustRightInd w:val="0"/>
      <w:spacing w:after="0" w:line="260" w:lineRule="exact"/>
      <w:ind w:left="284" w:hanging="284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parenteses2">
    <w:name w:val="parenteses 2"/>
    <w:basedOn w:val="parenteses1"/>
    <w:uiPriority w:val="99"/>
    <w:rsid w:val="00DA637E"/>
    <w:pPr>
      <w:tabs>
        <w:tab w:val="clear" w:pos="284"/>
        <w:tab w:val="left" w:pos="851"/>
      </w:tabs>
      <w:ind w:left="851" w:hanging="425"/>
    </w:pPr>
  </w:style>
  <w:style w:type="paragraph" w:customStyle="1" w:styleId="parenteses3">
    <w:name w:val="parenteses 3"/>
    <w:basedOn w:val="parenteses2"/>
    <w:uiPriority w:val="99"/>
    <w:rsid w:val="00DA637E"/>
    <w:pPr>
      <w:tabs>
        <w:tab w:val="clear" w:pos="851"/>
        <w:tab w:val="left" w:pos="1276"/>
      </w:tabs>
      <w:ind w:left="1276" w:hanging="567"/>
    </w:pPr>
  </w:style>
  <w:style w:type="paragraph" w:customStyle="1" w:styleId="trao">
    <w:name w:val="traço"/>
    <w:basedOn w:val="Normal"/>
    <w:uiPriority w:val="99"/>
    <w:rsid w:val="00DA637E"/>
    <w:pPr>
      <w:tabs>
        <w:tab w:val="left" w:pos="142"/>
      </w:tabs>
      <w:overflowPunct w:val="0"/>
      <w:autoSpaceDE w:val="0"/>
      <w:autoSpaceDN w:val="0"/>
      <w:adjustRightInd w:val="0"/>
      <w:spacing w:after="0" w:line="260" w:lineRule="exact"/>
      <w:ind w:left="142" w:hanging="142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ponto1">
    <w:name w:val="ponto 1"/>
    <w:basedOn w:val="Normal"/>
    <w:uiPriority w:val="99"/>
    <w:rsid w:val="00DA637E"/>
    <w:pPr>
      <w:tabs>
        <w:tab w:val="left" w:pos="284"/>
      </w:tabs>
      <w:overflowPunct w:val="0"/>
      <w:autoSpaceDE w:val="0"/>
      <w:autoSpaceDN w:val="0"/>
      <w:adjustRightInd w:val="0"/>
      <w:spacing w:after="0" w:line="260" w:lineRule="exact"/>
      <w:ind w:left="284" w:hanging="142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cliente">
    <w:name w:val="cliente"/>
    <w:basedOn w:val="Normal"/>
    <w:uiPriority w:val="99"/>
    <w:rsid w:val="00DA637E"/>
    <w:pPr>
      <w:overflowPunct w:val="0"/>
      <w:autoSpaceDE w:val="0"/>
      <w:autoSpaceDN w:val="0"/>
      <w:adjustRightInd w:val="0"/>
      <w:spacing w:after="0"/>
      <w:jc w:val="left"/>
      <w:textAlignment w:val="baseline"/>
    </w:pPr>
    <w:rPr>
      <w:rFonts w:eastAsia="Times New Roman" w:cs="Times New Roman"/>
      <w:b/>
      <w:caps/>
      <w:sz w:val="18"/>
      <w:szCs w:val="20"/>
      <w:lang w:eastAsia="pt-BR"/>
    </w:rPr>
  </w:style>
  <w:style w:type="paragraph" w:customStyle="1" w:styleId="com3n">
    <w:name w:val="com 3 nº"/>
    <w:uiPriority w:val="99"/>
    <w:rsid w:val="00DA637E"/>
    <w:pPr>
      <w:tabs>
        <w:tab w:val="left" w:pos="964"/>
      </w:tabs>
      <w:overflowPunct w:val="0"/>
      <w:autoSpaceDE w:val="0"/>
      <w:autoSpaceDN w:val="0"/>
      <w:adjustRightInd w:val="0"/>
      <w:spacing w:line="312" w:lineRule="exact"/>
      <w:ind w:left="964" w:hanging="964"/>
      <w:jc w:val="both"/>
      <w:textAlignment w:val="baseline"/>
    </w:pPr>
    <w:rPr>
      <w:rFonts w:ascii="Elite" w:eastAsia="Times New Roman" w:hAnsi="Elite"/>
      <w:b/>
      <w:caps/>
      <w:sz w:val="24"/>
      <w:lang w:eastAsia="pt-BR"/>
    </w:rPr>
  </w:style>
  <w:style w:type="paragraph" w:customStyle="1" w:styleId="a">
    <w:name w:val="a)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260" w:lineRule="exact"/>
      <w:ind w:left="426" w:hanging="426"/>
      <w:textAlignment w:val="baseline"/>
    </w:pPr>
    <w:rPr>
      <w:rFonts w:eastAsia="Times New Roman" w:cs="Times New Roman"/>
      <w:b/>
      <w:szCs w:val="20"/>
      <w:lang w:eastAsia="pt-BR"/>
    </w:rPr>
  </w:style>
  <w:style w:type="paragraph" w:customStyle="1" w:styleId="bolinhas">
    <w:name w:val="bolinhas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320" w:lineRule="atLeast"/>
      <w:ind w:left="567" w:hanging="284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texto1">
    <w:name w:val="texto1"/>
    <w:basedOn w:val="Normal"/>
    <w:rsid w:val="00DA637E"/>
    <w:pPr>
      <w:overflowPunct w:val="0"/>
      <w:autoSpaceDE w:val="0"/>
      <w:autoSpaceDN w:val="0"/>
      <w:adjustRightInd w:val="0"/>
      <w:spacing w:after="0" w:line="320" w:lineRule="atLeast"/>
      <w:ind w:right="176"/>
      <w:jc w:val="right"/>
      <w:textAlignment w:val="baseline"/>
    </w:pPr>
    <w:rPr>
      <w:rFonts w:ascii="Times New Roman" w:eastAsia="Times New Roman" w:hAnsi="Times New Roman" w:cs="Times New Roman"/>
      <w:i/>
      <w:sz w:val="28"/>
      <w:szCs w:val="20"/>
      <w:lang w:eastAsia="pt-BR"/>
    </w:rPr>
  </w:style>
  <w:style w:type="paragraph" w:customStyle="1" w:styleId="seta">
    <w:name w:val="seta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320" w:lineRule="atLeast"/>
      <w:ind w:left="284" w:hanging="283"/>
      <w:textAlignment w:val="baseline"/>
    </w:pPr>
    <w:rPr>
      <w:rFonts w:eastAsia="Times New Roman" w:cs="Times New Roman"/>
      <w:szCs w:val="20"/>
      <w:lang w:eastAsia="pt-BR"/>
    </w:rPr>
  </w:style>
  <w:style w:type="paragraph" w:customStyle="1" w:styleId="11">
    <w:name w:val="1.1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260" w:lineRule="exact"/>
      <w:ind w:left="1134" w:hanging="425"/>
      <w:textAlignment w:val="baseline"/>
    </w:pPr>
    <w:rPr>
      <w:rFonts w:ascii="Times New Roman" w:eastAsia="Times New Roman" w:hAnsi="Times New Roman" w:cs="Times New Roman"/>
      <w:b/>
      <w:i/>
      <w:szCs w:val="20"/>
      <w:lang w:eastAsia="pt-BR"/>
    </w:rPr>
  </w:style>
  <w:style w:type="paragraph" w:customStyle="1" w:styleId="110">
    <w:name w:val="1.1.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260" w:lineRule="exact"/>
      <w:ind w:left="567" w:hanging="567"/>
      <w:textAlignment w:val="baseline"/>
    </w:pPr>
    <w:rPr>
      <w:rFonts w:ascii="Times New Roman" w:eastAsia="Times New Roman" w:hAnsi="Times New Roman" w:cs="Times New Roman"/>
      <w:szCs w:val="20"/>
      <w:lang w:eastAsia="pt-BR"/>
    </w:rPr>
  </w:style>
  <w:style w:type="paragraph" w:customStyle="1" w:styleId="111">
    <w:name w:val="1.1.1."/>
    <w:basedOn w:val="110"/>
    <w:uiPriority w:val="99"/>
    <w:rsid w:val="00DA637E"/>
    <w:pPr>
      <w:ind w:left="1418" w:hanging="709"/>
    </w:pPr>
  </w:style>
  <w:style w:type="paragraph" w:customStyle="1" w:styleId="produto">
    <w:name w:val="produto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260" w:lineRule="exact"/>
      <w:ind w:left="1418" w:hanging="1418"/>
      <w:textAlignment w:val="baseline"/>
    </w:pPr>
    <w:rPr>
      <w:rFonts w:eastAsia="Times New Roman" w:cs="Times New Roman"/>
      <w:sz w:val="20"/>
      <w:szCs w:val="20"/>
      <w:lang w:eastAsia="pt-BR"/>
    </w:rPr>
  </w:style>
  <w:style w:type="paragraph" w:customStyle="1" w:styleId="ativida2">
    <w:name w:val="ativida2"/>
    <w:basedOn w:val="ATIVIDADE"/>
    <w:uiPriority w:val="99"/>
    <w:rsid w:val="00DA637E"/>
  </w:style>
  <w:style w:type="paragraph" w:customStyle="1" w:styleId="ATIVIDADE">
    <w:name w:val="ATIVIDADE"/>
    <w:basedOn w:val="Normal"/>
    <w:rsid w:val="00DA637E"/>
    <w:pPr>
      <w:tabs>
        <w:tab w:val="left" w:pos="2552"/>
      </w:tabs>
      <w:overflowPunct w:val="0"/>
      <w:autoSpaceDE w:val="0"/>
      <w:autoSpaceDN w:val="0"/>
      <w:adjustRightInd w:val="0"/>
      <w:spacing w:after="0" w:line="260" w:lineRule="exact"/>
      <w:ind w:left="2552" w:hanging="2552"/>
      <w:textAlignment w:val="baseline"/>
    </w:pPr>
    <w:rPr>
      <w:rFonts w:eastAsia="Times New Roman" w:cs="Times New Roman"/>
      <w:caps/>
      <w:color w:val="FF0000"/>
      <w:szCs w:val="20"/>
      <w:lang w:eastAsia="pt-BR"/>
    </w:rPr>
  </w:style>
  <w:style w:type="paragraph" w:customStyle="1" w:styleId="objetivo">
    <w:name w:val="objetivo"/>
    <w:basedOn w:val="Normal"/>
    <w:uiPriority w:val="99"/>
    <w:rsid w:val="00DA637E"/>
    <w:pPr>
      <w:overflowPunct w:val="0"/>
      <w:autoSpaceDE w:val="0"/>
      <w:autoSpaceDN w:val="0"/>
      <w:adjustRightInd w:val="0"/>
      <w:spacing w:after="0" w:line="240" w:lineRule="exact"/>
      <w:jc w:val="left"/>
      <w:textAlignment w:val="baseline"/>
    </w:pPr>
    <w:rPr>
      <w:rFonts w:eastAsia="Times New Roman" w:cs="Times New Roman"/>
      <w:caps/>
      <w:color w:val="0000FF"/>
      <w:szCs w:val="20"/>
      <w:lang w:eastAsia="pt-BR"/>
    </w:rPr>
  </w:style>
  <w:style w:type="paragraph" w:customStyle="1" w:styleId="EstiloCorpodetextoDepoisde12ptEspaamentoentrelinhas">
    <w:name w:val="Estilo Corpo de texto + Depois de:  12 pt Espaçamento entre linhas:..."/>
    <w:basedOn w:val="Corpodetexto"/>
    <w:uiPriority w:val="99"/>
    <w:rsid w:val="00DA637E"/>
    <w:rPr>
      <w:rFonts w:eastAsia="Times New Roman" w:cs="Times New Roman"/>
      <w:sz w:val="22"/>
      <w:szCs w:val="20"/>
      <w:lang w:eastAsia="pt-BR"/>
    </w:rPr>
  </w:style>
  <w:style w:type="paragraph" w:customStyle="1" w:styleId="Nivel2">
    <w:name w:val="Nivel 2"/>
    <w:basedOn w:val="Normal"/>
    <w:uiPriority w:val="99"/>
    <w:rsid w:val="00DA637E"/>
    <w:pPr>
      <w:ind w:left="357" w:hanging="357"/>
    </w:pPr>
    <w:rPr>
      <w:rFonts w:eastAsia="Times New Roman" w:cs="Times New Roman"/>
      <w:sz w:val="22"/>
      <w:szCs w:val="24"/>
      <w:lang w:eastAsia="pt-BR"/>
    </w:rPr>
  </w:style>
  <w:style w:type="paragraph" w:customStyle="1" w:styleId="Nivel">
    <w:name w:val="Nivel"/>
    <w:basedOn w:val="Normal"/>
    <w:uiPriority w:val="99"/>
    <w:rsid w:val="00DA637E"/>
    <w:pPr>
      <w:tabs>
        <w:tab w:val="num" w:pos="720"/>
      </w:tabs>
      <w:spacing w:before="180" w:line="280" w:lineRule="atLeast"/>
      <w:ind w:left="357" w:hanging="357"/>
    </w:pPr>
    <w:rPr>
      <w:rFonts w:eastAsia="Times New Roman" w:cs="Times New Roman"/>
      <w:b/>
      <w:bCs/>
      <w:sz w:val="22"/>
      <w:lang w:eastAsia="pt-BR"/>
    </w:rPr>
  </w:style>
  <w:style w:type="paragraph" w:customStyle="1" w:styleId="Diviso">
    <w:name w:val="Divisão"/>
    <w:basedOn w:val="Normal"/>
    <w:uiPriority w:val="99"/>
    <w:rsid w:val="00DA637E"/>
    <w:pPr>
      <w:numPr>
        <w:numId w:val="28"/>
      </w:numPr>
      <w:pBdr>
        <w:top w:val="single" w:sz="4" w:space="1" w:color="auto"/>
      </w:pBdr>
      <w:tabs>
        <w:tab w:val="clear" w:pos="360"/>
      </w:tabs>
      <w:spacing w:before="9960" w:line="200" w:lineRule="atLeast"/>
      <w:ind w:left="3969" w:firstLine="0"/>
      <w:jc w:val="right"/>
    </w:pPr>
    <w:rPr>
      <w:rFonts w:ascii="Arial Negrito" w:eastAsia="Times New Roman" w:hAnsi="Arial Negrito" w:cs="Arial Negrito"/>
      <w:b/>
      <w:bCs/>
      <w:caps/>
      <w:szCs w:val="24"/>
      <w:lang w:eastAsia="pt-BR"/>
    </w:rPr>
  </w:style>
  <w:style w:type="paragraph" w:customStyle="1" w:styleId="EstiloCorpodetextoDepoisde12ptEspaamentoentrelinhasChar">
    <w:name w:val="Estilo Corpo de texto + Depois de:  12 pt Espaçamento entre linhas:... Char"/>
    <w:basedOn w:val="Corpodetexto"/>
    <w:uiPriority w:val="99"/>
    <w:rsid w:val="00DA637E"/>
    <w:rPr>
      <w:rFonts w:eastAsia="Times New Roman" w:cs="Arial"/>
      <w:sz w:val="22"/>
      <w:lang w:eastAsia="pt-BR"/>
    </w:rPr>
  </w:style>
  <w:style w:type="paragraph" w:customStyle="1" w:styleId="Figura">
    <w:name w:val="Figura"/>
    <w:basedOn w:val="Normal"/>
    <w:uiPriority w:val="99"/>
    <w:rsid w:val="00912347"/>
    <w:pPr>
      <w:shd w:val="clear" w:color="auto" w:fill="B8CCE4" w:themeFill="accent1" w:themeFillTint="66"/>
      <w:spacing w:line="240" w:lineRule="auto"/>
      <w:jc w:val="center"/>
    </w:pPr>
    <w:rPr>
      <w:rFonts w:eastAsia="Times New Roman" w:cs="Arial"/>
      <w:b/>
      <w:bCs/>
      <w:color w:val="1D1B11" w:themeColor="background2" w:themeShade="1A"/>
      <w:sz w:val="20"/>
      <w:szCs w:val="20"/>
      <w:lang w:eastAsia="pt-BR"/>
    </w:rPr>
  </w:style>
  <w:style w:type="paragraph" w:customStyle="1" w:styleId="quadro">
    <w:name w:val="quadro"/>
    <w:basedOn w:val="Normal"/>
    <w:uiPriority w:val="99"/>
    <w:rsid w:val="00DA637E"/>
    <w:pPr>
      <w:suppressAutoHyphens/>
      <w:spacing w:line="240" w:lineRule="atLeast"/>
    </w:pPr>
    <w:rPr>
      <w:rFonts w:eastAsia="Times New Roman" w:cs="Arial"/>
      <w:b/>
      <w:bCs/>
      <w:sz w:val="22"/>
      <w:lang w:eastAsia="pt-BR"/>
    </w:rPr>
  </w:style>
  <w:style w:type="paragraph" w:customStyle="1" w:styleId="Quadro0">
    <w:name w:val="Quadro"/>
    <w:basedOn w:val="Ttulo6"/>
    <w:uiPriority w:val="99"/>
    <w:rsid w:val="00DA637E"/>
    <w:pPr>
      <w:keepNext/>
      <w:keepLines w:val="0"/>
      <w:spacing w:after="240" w:line="280" w:lineRule="exact"/>
    </w:pPr>
    <w:rPr>
      <w:rFonts w:eastAsia="Times New Roman"/>
      <w:b/>
      <w:bCs/>
      <w:iCs w:val="0"/>
      <w:color w:val="000000"/>
      <w:sz w:val="22"/>
      <w:lang w:eastAsia="pt-BR"/>
      <w14:textFill>
        <w14:solidFill>
          <w14:srgbClr w14:val="000000">
            <w14:lumMod w14:val="50000"/>
          </w14:srgbClr>
        </w14:solidFill>
      </w14:textFill>
    </w:rPr>
  </w:style>
  <w:style w:type="paragraph" w:customStyle="1" w:styleId="text">
    <w:name w:val="text"/>
    <w:basedOn w:val="Normal"/>
    <w:uiPriority w:val="99"/>
    <w:rsid w:val="00DA637E"/>
    <w:pPr>
      <w:spacing w:before="100" w:beforeAutospacing="1" w:after="100" w:afterAutospacing="1" w:line="268" w:lineRule="atLeast"/>
      <w:jc w:val="left"/>
    </w:pPr>
    <w:rPr>
      <w:rFonts w:eastAsia="Times New Roman" w:cs="Arial"/>
      <w:color w:val="000000"/>
      <w:sz w:val="18"/>
      <w:szCs w:val="18"/>
      <w:lang w:eastAsia="pt-BR"/>
    </w:rPr>
  </w:style>
  <w:style w:type="paragraph" w:customStyle="1" w:styleId="textpq">
    <w:name w:val="textpq"/>
    <w:basedOn w:val="Normal"/>
    <w:uiPriority w:val="99"/>
    <w:rsid w:val="00DA637E"/>
    <w:pPr>
      <w:spacing w:before="100" w:beforeAutospacing="1" w:after="100" w:afterAutospacing="1" w:line="165" w:lineRule="atLeast"/>
      <w:jc w:val="left"/>
    </w:pPr>
    <w:rPr>
      <w:rFonts w:eastAsia="Times New Roman" w:cs="Arial"/>
      <w:color w:val="000000"/>
      <w:sz w:val="15"/>
      <w:szCs w:val="15"/>
      <w:lang w:eastAsia="pt-BR"/>
    </w:rPr>
  </w:style>
  <w:style w:type="character" w:customStyle="1" w:styleId="textpq1">
    <w:name w:val="textpq1"/>
    <w:basedOn w:val="Fontepargpadro"/>
    <w:uiPriority w:val="99"/>
    <w:rsid w:val="00DA637E"/>
    <w:rPr>
      <w:rFonts w:ascii="Arial" w:hAnsi="Arial" w:cs="Arial"/>
      <w:color w:val="000000"/>
      <w:sz w:val="17"/>
      <w:szCs w:val="17"/>
    </w:rPr>
  </w:style>
  <w:style w:type="paragraph" w:customStyle="1" w:styleId="xl30">
    <w:name w:val="xl30"/>
    <w:basedOn w:val="Normal"/>
    <w:uiPriority w:val="99"/>
    <w:rsid w:val="00DA637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 w:cs="Arial"/>
      <w:sz w:val="18"/>
      <w:szCs w:val="18"/>
      <w:lang w:eastAsia="pt-BR"/>
    </w:rPr>
  </w:style>
  <w:style w:type="paragraph" w:customStyle="1" w:styleId="valoresquadros">
    <w:name w:val="valores quadros"/>
    <w:basedOn w:val="Normal"/>
    <w:autoRedefine/>
    <w:uiPriority w:val="99"/>
    <w:rsid w:val="00DA637E"/>
    <w:pPr>
      <w:spacing w:after="0"/>
      <w:jc w:val="center"/>
    </w:pPr>
    <w:rPr>
      <w:rFonts w:eastAsia="Times New Roman" w:cs="Arial"/>
      <w:sz w:val="16"/>
      <w:szCs w:val="16"/>
      <w:lang w:val="es-ES_tradnl" w:eastAsia="pt-BR"/>
    </w:rPr>
  </w:style>
  <w:style w:type="paragraph" w:customStyle="1" w:styleId="cabeatabela">
    <w:name w:val="cabeça tabela"/>
    <w:basedOn w:val="Normal"/>
    <w:autoRedefine/>
    <w:uiPriority w:val="99"/>
    <w:rsid w:val="00DA637E"/>
    <w:pPr>
      <w:spacing w:after="0"/>
      <w:jc w:val="center"/>
    </w:pPr>
    <w:rPr>
      <w:rFonts w:eastAsia="Times New Roman" w:cs="Arial"/>
      <w:bCs/>
      <w:sz w:val="16"/>
      <w:szCs w:val="16"/>
      <w:lang w:eastAsia="pt-BR"/>
    </w:rPr>
  </w:style>
  <w:style w:type="paragraph" w:customStyle="1" w:styleId="EstiloCorpodetextoDepoisde12ptEspaamentoentrelinhasCharChar">
    <w:name w:val="Estilo Corpo de texto + Depois de:  12 pt Espaçamento entre linhas:... Char Char"/>
    <w:basedOn w:val="Corpodetexto"/>
    <w:uiPriority w:val="99"/>
    <w:rsid w:val="00DA637E"/>
    <w:rPr>
      <w:rFonts w:eastAsia="Times New Roman" w:cs="Times New Roman"/>
      <w:sz w:val="22"/>
      <w:szCs w:val="20"/>
      <w:lang w:eastAsia="pt-BR"/>
    </w:rPr>
  </w:style>
  <w:style w:type="paragraph" w:customStyle="1" w:styleId="TextoNormal">
    <w:name w:val="Texto Normal"/>
    <w:basedOn w:val="Normal"/>
    <w:uiPriority w:val="99"/>
    <w:rsid w:val="00DA637E"/>
    <w:rPr>
      <w:rFonts w:eastAsia="Times New Roman" w:cs="Times New Roman"/>
      <w:szCs w:val="20"/>
      <w:lang w:eastAsia="pt-BR"/>
    </w:rPr>
  </w:style>
  <w:style w:type="paragraph" w:customStyle="1" w:styleId="trao2">
    <w:name w:val="traço2"/>
    <w:basedOn w:val="trao"/>
    <w:uiPriority w:val="99"/>
    <w:rsid w:val="00DA637E"/>
    <w:pPr>
      <w:tabs>
        <w:tab w:val="clear" w:pos="142"/>
        <w:tab w:val="left" w:pos="4536"/>
      </w:tabs>
      <w:overflowPunct/>
      <w:autoSpaceDE/>
      <w:autoSpaceDN/>
      <w:adjustRightInd/>
      <w:spacing w:line="280" w:lineRule="atLeast"/>
      <w:ind w:left="1418" w:hanging="284"/>
      <w:textAlignment w:val="auto"/>
    </w:pPr>
    <w:rPr>
      <w:rFonts w:ascii="Garamond" w:hAnsi="Garamond"/>
      <w:spacing w:val="20"/>
      <w:sz w:val="22"/>
    </w:rPr>
  </w:style>
  <w:style w:type="paragraph" w:customStyle="1" w:styleId="1Nivel">
    <w:name w:val="1º Nivel"/>
    <w:basedOn w:val="Corpodetexto"/>
    <w:uiPriority w:val="99"/>
    <w:rsid w:val="00DA637E"/>
    <w:pPr>
      <w:tabs>
        <w:tab w:val="left" w:pos="357"/>
        <w:tab w:val="num" w:pos="720"/>
      </w:tabs>
      <w:spacing w:after="240" w:line="280" w:lineRule="exact"/>
      <w:ind w:left="357" w:hanging="357"/>
    </w:pPr>
    <w:rPr>
      <w:rFonts w:eastAsia="Times New Roman" w:cs="Arial"/>
      <w:b/>
      <w:bCs/>
      <w:sz w:val="22"/>
      <w:szCs w:val="24"/>
      <w:lang w:eastAsia="pt-BR"/>
    </w:rPr>
  </w:style>
  <w:style w:type="character" w:customStyle="1" w:styleId="quadroChar">
    <w:name w:val="quadro Char"/>
    <w:basedOn w:val="Fontepargpadro"/>
    <w:uiPriority w:val="99"/>
    <w:rsid w:val="00DA637E"/>
    <w:rPr>
      <w:rFonts w:ascii="Arial" w:hAnsi="Arial" w:cs="Times New Roman"/>
      <w:b/>
      <w:bCs/>
      <w:sz w:val="24"/>
      <w:szCs w:val="24"/>
      <w:lang w:val="pt-BR" w:eastAsia="pt-BR" w:bidi="ar-SA"/>
    </w:rPr>
  </w:style>
  <w:style w:type="paragraph" w:customStyle="1" w:styleId="xl32">
    <w:name w:val="xl32"/>
    <w:basedOn w:val="Normal"/>
    <w:uiPriority w:val="99"/>
    <w:rsid w:val="00DA637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 w:cs="Arial"/>
      <w:b/>
      <w:bCs/>
      <w:sz w:val="16"/>
      <w:szCs w:val="16"/>
      <w:lang w:eastAsia="pt-BR"/>
    </w:rPr>
  </w:style>
  <w:style w:type="character" w:customStyle="1" w:styleId="content1">
    <w:name w:val="content1"/>
    <w:basedOn w:val="Fontepargpadro"/>
    <w:uiPriority w:val="99"/>
    <w:rsid w:val="00DA637E"/>
    <w:rPr>
      <w:rFonts w:ascii="Verdana" w:hAnsi="Verdana" w:cs="Times New Roman"/>
      <w:color w:val="666666"/>
      <w:sz w:val="15"/>
      <w:szCs w:val="15"/>
      <w:u w:val="none"/>
      <w:effect w:val="none"/>
    </w:rPr>
  </w:style>
  <w:style w:type="character" w:customStyle="1" w:styleId="txt12pt1">
    <w:name w:val="txt12pt1"/>
    <w:basedOn w:val="Fontepargpadro"/>
    <w:uiPriority w:val="99"/>
    <w:rsid w:val="00DA637E"/>
    <w:rPr>
      <w:rFonts w:ascii="Verdana" w:hAnsi="Verdana" w:cs="Times New Roman"/>
      <w:sz w:val="18"/>
      <w:szCs w:val="18"/>
    </w:rPr>
  </w:style>
  <w:style w:type="paragraph" w:customStyle="1" w:styleId="Paragrafos">
    <w:name w:val="Paragrafos"/>
    <w:basedOn w:val="Normal"/>
    <w:uiPriority w:val="99"/>
    <w:rsid w:val="00DA637E"/>
    <w:pPr>
      <w:spacing w:line="280" w:lineRule="atLeast"/>
    </w:pPr>
    <w:rPr>
      <w:rFonts w:eastAsia="Times New Roman" w:cs="Arial"/>
      <w:sz w:val="22"/>
      <w:szCs w:val="24"/>
      <w:lang w:eastAsia="pt-BR"/>
    </w:rPr>
  </w:style>
  <w:style w:type="paragraph" w:customStyle="1" w:styleId="3nivel">
    <w:name w:val="3º nivel"/>
    <w:basedOn w:val="Normal"/>
    <w:uiPriority w:val="99"/>
    <w:rsid w:val="00DA637E"/>
    <w:pPr>
      <w:tabs>
        <w:tab w:val="num" w:pos="720"/>
      </w:tabs>
      <w:spacing w:line="280" w:lineRule="atLeast"/>
      <w:ind w:left="720" w:hanging="360"/>
    </w:pPr>
    <w:rPr>
      <w:rFonts w:eastAsia="Times New Roman" w:cs="Arial"/>
      <w:b/>
      <w:sz w:val="22"/>
      <w:szCs w:val="24"/>
      <w:lang w:eastAsia="pt-BR"/>
    </w:rPr>
  </w:style>
  <w:style w:type="character" w:customStyle="1" w:styleId="ParagrafosChar">
    <w:name w:val="Paragrafos Char"/>
    <w:basedOn w:val="Fontepargpadro"/>
    <w:uiPriority w:val="99"/>
    <w:rsid w:val="00DA637E"/>
    <w:rPr>
      <w:rFonts w:ascii="Arial" w:hAnsi="Arial" w:cs="Arial"/>
      <w:sz w:val="24"/>
      <w:szCs w:val="24"/>
      <w:lang w:val="pt-BR" w:eastAsia="pt-BR" w:bidi="ar-SA"/>
    </w:rPr>
  </w:style>
  <w:style w:type="paragraph" w:customStyle="1" w:styleId="DecimalAligned">
    <w:name w:val="Decimal Aligned"/>
    <w:basedOn w:val="Normal"/>
    <w:uiPriority w:val="99"/>
    <w:rsid w:val="00DA637E"/>
    <w:pPr>
      <w:tabs>
        <w:tab w:val="decimal" w:pos="360"/>
      </w:tabs>
      <w:spacing w:after="200" w:line="276" w:lineRule="auto"/>
      <w:jc w:val="left"/>
    </w:pPr>
    <w:rPr>
      <w:rFonts w:ascii="Calibri" w:eastAsia="Times New Roman" w:hAnsi="Calibri" w:cs="Times New Roman"/>
      <w:sz w:val="22"/>
    </w:rPr>
  </w:style>
  <w:style w:type="character" w:customStyle="1" w:styleId="apple-style-span">
    <w:name w:val="apple-style-span"/>
    <w:basedOn w:val="Fontepargpadro"/>
    <w:uiPriority w:val="99"/>
    <w:rsid w:val="00DA637E"/>
    <w:rPr>
      <w:rFonts w:cs="Times New Roman"/>
    </w:rPr>
  </w:style>
  <w:style w:type="character" w:customStyle="1" w:styleId="mw-headline">
    <w:name w:val="mw-headline"/>
    <w:basedOn w:val="Fontepargpadro"/>
    <w:uiPriority w:val="99"/>
    <w:rsid w:val="00DA637E"/>
    <w:rPr>
      <w:rFonts w:cs="Times New Roman"/>
    </w:rPr>
  </w:style>
  <w:style w:type="character" w:customStyle="1" w:styleId="style110">
    <w:name w:val="style11"/>
    <w:basedOn w:val="Fontepargpadro"/>
    <w:uiPriority w:val="99"/>
    <w:rsid w:val="00DA637E"/>
    <w:rPr>
      <w:rFonts w:cs="Times New Roman"/>
    </w:rPr>
  </w:style>
  <w:style w:type="character" w:customStyle="1" w:styleId="style100">
    <w:name w:val="style10"/>
    <w:basedOn w:val="Fontepargpadro"/>
    <w:uiPriority w:val="99"/>
    <w:rsid w:val="00DA637E"/>
    <w:rPr>
      <w:rFonts w:cs="Times New Roman"/>
    </w:rPr>
  </w:style>
  <w:style w:type="character" w:customStyle="1" w:styleId="style2a">
    <w:name w:val="style2"/>
    <w:basedOn w:val="Fontepargpadro"/>
    <w:uiPriority w:val="99"/>
    <w:rsid w:val="00DA637E"/>
    <w:rPr>
      <w:rFonts w:cs="Times New Roman"/>
    </w:rPr>
  </w:style>
  <w:style w:type="character" w:customStyle="1" w:styleId="editsection">
    <w:name w:val="editsection"/>
    <w:basedOn w:val="Fontepargpadro"/>
    <w:uiPriority w:val="99"/>
    <w:rsid w:val="00DA637E"/>
    <w:rPr>
      <w:rFonts w:cs="Times New Roman"/>
    </w:rPr>
  </w:style>
  <w:style w:type="paragraph" w:customStyle="1" w:styleId="titulo01">
    <w:name w:val="titulo01"/>
    <w:basedOn w:val="Normal"/>
    <w:uiPriority w:val="99"/>
    <w:rsid w:val="00DA637E"/>
    <w:pPr>
      <w:spacing w:before="400" w:after="200"/>
      <w:jc w:val="left"/>
    </w:pPr>
    <w:rPr>
      <w:rFonts w:eastAsia="Times New Roman" w:cs="Times New Roman"/>
      <w:b/>
      <w:szCs w:val="20"/>
      <w:lang w:eastAsia="pt-BR"/>
    </w:rPr>
  </w:style>
  <w:style w:type="paragraph" w:customStyle="1" w:styleId="subtexto">
    <w:name w:val="subtexto"/>
    <w:uiPriority w:val="99"/>
    <w:rsid w:val="00DA637E"/>
    <w:pPr>
      <w:keepNext/>
      <w:spacing w:before="240" w:after="120"/>
      <w:jc w:val="both"/>
    </w:pPr>
    <w:rPr>
      <w:rFonts w:ascii="Arial" w:eastAsia="Times New Roman" w:hAnsi="Arial"/>
      <w:noProof/>
      <w:sz w:val="22"/>
      <w:lang w:eastAsia="pt-BR"/>
    </w:rPr>
  </w:style>
  <w:style w:type="paragraph" w:customStyle="1" w:styleId="reunio">
    <w:name w:val="reunião"/>
    <w:basedOn w:val="Ttulo5"/>
    <w:next w:val="Normal"/>
    <w:uiPriority w:val="99"/>
    <w:rsid w:val="00DA637E"/>
    <w:pPr>
      <w:spacing w:before="60"/>
      <w:ind w:left="1728"/>
      <w:outlineLvl w:val="9"/>
    </w:pPr>
    <w:rPr>
      <w:rFonts w:ascii="Arial Narrow" w:eastAsia="Times New Roman" w:hAnsi="Arial Narrow" w:cs="Times New Roman"/>
      <w:b/>
      <w:bCs w:val="0"/>
      <w:iCs w:val="0"/>
      <w:szCs w:val="20"/>
      <w:u w:val="single"/>
      <w:lang w:eastAsia="pt-BR"/>
    </w:rPr>
  </w:style>
  <w:style w:type="paragraph" w:customStyle="1" w:styleId="TabelaCorpo">
    <w:name w:val="TabelaCorpo"/>
    <w:basedOn w:val="Normal"/>
    <w:rsid w:val="00DA637E"/>
    <w:pPr>
      <w:spacing w:after="0"/>
      <w:jc w:val="center"/>
    </w:pPr>
    <w:rPr>
      <w:rFonts w:ascii="Myriad Roman" w:eastAsia="Times New Roman" w:hAnsi="Myriad Roman" w:cs="Times New Roman"/>
      <w:spacing w:val="-6"/>
      <w:sz w:val="20"/>
      <w:szCs w:val="20"/>
      <w:lang w:eastAsia="pt-BR"/>
    </w:rPr>
  </w:style>
  <w:style w:type="paragraph" w:customStyle="1" w:styleId="Indice">
    <w:name w:val="Indice"/>
    <w:basedOn w:val="Normal"/>
    <w:uiPriority w:val="99"/>
    <w:qFormat/>
    <w:rsid w:val="00CA346C"/>
  </w:style>
  <w:style w:type="paragraph" w:customStyle="1" w:styleId="PargrafoNormalVALE">
    <w:name w:val="Parágrafo Normal_VALE_"/>
    <w:basedOn w:val="Normal"/>
    <w:rsid w:val="00A96957"/>
    <w:pPr>
      <w:spacing w:after="0"/>
    </w:pPr>
    <w:rPr>
      <w:rFonts w:eastAsia="Times New Roman" w:cs="Times New Roman"/>
      <w:szCs w:val="24"/>
      <w:lang w:eastAsia="pt-BR"/>
    </w:rPr>
  </w:style>
  <w:style w:type="table" w:customStyle="1" w:styleId="SombreamentoClaro1">
    <w:name w:val="Sombreamento Claro1"/>
    <w:basedOn w:val="Tabelanormal"/>
    <w:uiPriority w:val="60"/>
    <w:rsid w:val="000C486E"/>
    <w:rPr>
      <w:rFonts w:asciiTheme="minorHAnsi" w:eastAsiaTheme="minorHAnsi" w:hAnsiTheme="minorHAnsi" w:cstheme="minorBidi"/>
      <w:color w:val="000000" w:themeColor="text1" w:themeShade="BF"/>
      <w:sz w:val="22"/>
      <w:szCs w:val="22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staClara-nfase1">
    <w:name w:val="Light List Accent 1"/>
    <w:basedOn w:val="Tabelanormal"/>
    <w:uiPriority w:val="61"/>
    <w:rsid w:val="004E0EB7"/>
    <w:rPr>
      <w:rFonts w:ascii="Arial" w:hAnsi="Arial"/>
      <w:color w:val="262626" w:themeColor="text1" w:themeTint="D9"/>
      <w:sz w:val="18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GradeClara-nfase1">
    <w:name w:val="Light Grid Accent 1"/>
    <w:basedOn w:val="Tabelanormal"/>
    <w:uiPriority w:val="62"/>
    <w:rsid w:val="00403EB2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LargeItalics1">
    <w:name w:val="Large Italics 1"/>
    <w:rsid w:val="007A2CBD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  <w:lang w:eastAsia="pt-BR"/>
    </w:rPr>
  </w:style>
  <w:style w:type="table" w:customStyle="1" w:styleId="GradeClara-nfase121">
    <w:name w:val="Grade Clara - Ênfase 121"/>
    <w:basedOn w:val="Tabelanormal"/>
    <w:rsid w:val="00663FCD"/>
    <w:pPr>
      <w:spacing w:before="20" w:after="20"/>
    </w:pPr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jc w:val="center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rPr>
      <w:jc w:val="center"/>
    </w:tr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Estilo6">
    <w:name w:val="Estilo6"/>
    <w:basedOn w:val="Ttulo5"/>
    <w:link w:val="Estilo6Char"/>
    <w:qFormat/>
    <w:rsid w:val="00452777"/>
    <w:rPr>
      <w:rFonts w:ascii="Arial" w:hAnsi="Arial"/>
      <w:color w:val="365F91" w:themeColor="accent1" w:themeShade="BF"/>
    </w:rPr>
  </w:style>
  <w:style w:type="character" w:customStyle="1" w:styleId="Estilo6Char">
    <w:name w:val="Estilo6 Char"/>
    <w:basedOn w:val="Ttulo5Char"/>
    <w:link w:val="Estilo6"/>
    <w:rsid w:val="00452777"/>
    <w:rPr>
      <w:rFonts w:ascii="Arial" w:hAnsi="Arial" w:cstheme="majorHAnsi"/>
      <w:bCs/>
      <w:i/>
      <w:iCs/>
      <w:color w:val="365F91" w:themeColor="accent1" w:themeShade="BF"/>
      <w:sz w:val="24"/>
      <w:szCs w:val="22"/>
    </w:rPr>
  </w:style>
  <w:style w:type="paragraph" w:styleId="Reviso">
    <w:name w:val="Revision"/>
    <w:hidden/>
    <w:uiPriority w:val="99"/>
    <w:semiHidden/>
    <w:rsid w:val="000440CB"/>
    <w:rPr>
      <w:rFonts w:ascii="Arial" w:hAnsi="Arial" w:cstheme="minorHAnsi"/>
      <w:sz w:val="24"/>
      <w:szCs w:val="22"/>
    </w:rPr>
  </w:style>
  <w:style w:type="character" w:customStyle="1" w:styleId="TextoChar">
    <w:name w:val="Texto Char"/>
    <w:link w:val="Texto0"/>
    <w:rsid w:val="00CB7EAB"/>
    <w:rPr>
      <w:rFonts w:ascii="Arial" w:eastAsia="Times New Roman" w:hAnsi="Arial" w:cs="Arial"/>
      <w:sz w:val="24"/>
      <w:szCs w:val="22"/>
      <w:lang w:eastAsia="pt-BR"/>
    </w:rPr>
  </w:style>
  <w:style w:type="paragraph" w:customStyle="1" w:styleId="T1">
    <w:name w:val="T1"/>
    <w:basedOn w:val="Normal"/>
    <w:link w:val="T1Char"/>
    <w:qFormat/>
    <w:rsid w:val="00CB7EAB"/>
    <w:pPr>
      <w:tabs>
        <w:tab w:val="left" w:pos="2410"/>
      </w:tabs>
      <w:spacing w:before="0" w:after="0" w:line="360" w:lineRule="atLeast"/>
      <w:ind w:firstLine="567"/>
      <w:jc w:val="left"/>
    </w:pPr>
    <w:rPr>
      <w:rFonts w:ascii="Times New Roman" w:eastAsia="Times New Roman" w:hAnsi="Times New Roman" w:cs="Times New Roman"/>
      <w:b/>
      <w:sz w:val="28"/>
      <w:szCs w:val="20"/>
      <w:lang w:eastAsia="pt-BR"/>
    </w:rPr>
  </w:style>
  <w:style w:type="paragraph" w:customStyle="1" w:styleId="EstiloTabela">
    <w:name w:val="Estilo_Tabela"/>
    <w:basedOn w:val="Texto0"/>
    <w:link w:val="EstiloTabelaChar1"/>
    <w:qFormat/>
    <w:rsid w:val="00CB7EAB"/>
    <w:pPr>
      <w:spacing w:before="60" w:line="240" w:lineRule="auto"/>
    </w:pPr>
    <w:rPr>
      <w:rFonts w:cs="Times New Roman"/>
      <w:sz w:val="20"/>
      <w:szCs w:val="24"/>
    </w:rPr>
  </w:style>
  <w:style w:type="character" w:customStyle="1" w:styleId="EstiloTabelaChar1">
    <w:name w:val="Estilo_Tabela Char1"/>
    <w:link w:val="EstiloTabela"/>
    <w:rsid w:val="00CB7EAB"/>
    <w:rPr>
      <w:rFonts w:ascii="Arial" w:eastAsia="Times New Roman" w:hAnsi="Arial"/>
      <w:szCs w:val="24"/>
      <w:lang w:eastAsia="pt-BR"/>
    </w:rPr>
  </w:style>
  <w:style w:type="paragraph" w:customStyle="1" w:styleId="TabelaNeg">
    <w:name w:val="Tabela_Neg"/>
    <w:basedOn w:val="Legenda"/>
    <w:link w:val="TabelaNegChar"/>
    <w:autoRedefine/>
    <w:qFormat/>
    <w:rsid w:val="00A51F2A"/>
    <w:pPr>
      <w:keepNext/>
      <w:spacing w:before="120"/>
    </w:pPr>
    <w:rPr>
      <w:rFonts w:eastAsia="Times New Roman" w:cs="Arial"/>
      <w:b w:val="0"/>
      <w:bCs w:val="0"/>
      <w:caps w:val="0"/>
      <w:noProof/>
      <w:sz w:val="20"/>
      <w:lang w:val="pt-BR" w:eastAsia="pt-BR"/>
    </w:rPr>
  </w:style>
  <w:style w:type="character" w:customStyle="1" w:styleId="TabelaNegChar">
    <w:name w:val="Tabela_Neg Char"/>
    <w:link w:val="TabelaNeg"/>
    <w:rsid w:val="00A51F2A"/>
    <w:rPr>
      <w:rFonts w:ascii="Arial" w:eastAsia="Times New Roman" w:hAnsi="Arial" w:cs="Arial"/>
      <w:noProof/>
      <w:lang w:eastAsia="pt-BR"/>
    </w:rPr>
  </w:style>
  <w:style w:type="paragraph" w:customStyle="1" w:styleId="FiguraNeg">
    <w:name w:val="Figura_Neg"/>
    <w:basedOn w:val="TabelaNeg"/>
    <w:link w:val="FiguraNegChar"/>
    <w:autoRedefine/>
    <w:qFormat/>
    <w:rsid w:val="00A51F2A"/>
    <w:pPr>
      <w:keepNext w:val="0"/>
      <w:widowControl w:val="0"/>
    </w:pPr>
    <w:rPr>
      <w:bCs/>
    </w:rPr>
  </w:style>
  <w:style w:type="character" w:customStyle="1" w:styleId="FiguraNegChar">
    <w:name w:val="Figura_Neg Char"/>
    <w:link w:val="FiguraNeg"/>
    <w:rsid w:val="00A51F2A"/>
    <w:rPr>
      <w:rFonts w:ascii="Arial" w:eastAsia="Times New Roman" w:hAnsi="Arial" w:cs="Arial"/>
      <w:bCs/>
      <w:noProof/>
      <w:lang w:eastAsia="pt-BR"/>
    </w:rPr>
  </w:style>
  <w:style w:type="table" w:customStyle="1" w:styleId="TableNormal1">
    <w:name w:val="Table Normal1"/>
    <w:uiPriority w:val="2"/>
    <w:semiHidden/>
    <w:unhideWhenUsed/>
    <w:qFormat/>
    <w:rsid w:val="00DA57D0"/>
    <w:pPr>
      <w:widowControl w:val="0"/>
    </w:pPr>
    <w:rPr>
      <w:rFonts w:asciiTheme="minorHAnsi" w:eastAsia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A57D0"/>
    <w:pPr>
      <w:widowControl w:val="0"/>
      <w:spacing w:before="0" w:after="0" w:line="240" w:lineRule="auto"/>
      <w:jc w:val="left"/>
    </w:pPr>
    <w:rPr>
      <w:rFonts w:asciiTheme="minorHAnsi" w:eastAsiaTheme="minorHAnsi" w:hAnsiTheme="minorHAnsi" w:cstheme="minorBidi"/>
      <w:sz w:val="22"/>
      <w:lang w:val="en-US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8E5052"/>
    <w:rPr>
      <w:color w:val="605E5C"/>
      <w:shd w:val="clear" w:color="auto" w:fill="E1DFDD"/>
    </w:rPr>
  </w:style>
  <w:style w:type="character" w:customStyle="1" w:styleId="PargrafodaListaChar">
    <w:name w:val="Parágrafo da Lista Char"/>
    <w:aliases w:val="TÍTULO A1 Char,Titulo 3 Char,Normal List Char,Celula Char,Parágrafo Padrão Simples Char,Marcador 1 Char"/>
    <w:link w:val="PargrafodaLista"/>
    <w:uiPriority w:val="34"/>
    <w:qFormat/>
    <w:locked/>
    <w:rsid w:val="00C061EC"/>
    <w:rPr>
      <w:rFonts w:ascii="Arial" w:hAnsi="Arial" w:cstheme="minorHAnsi"/>
      <w:sz w:val="24"/>
      <w:szCs w:val="22"/>
    </w:rPr>
  </w:style>
  <w:style w:type="paragraph" w:customStyle="1" w:styleId="EMB-CorpodeTexto">
    <w:name w:val="EMB-Corpo de Texto"/>
    <w:basedOn w:val="Normal"/>
    <w:link w:val="EMB-CorpodeTextoChar"/>
    <w:qFormat/>
    <w:rsid w:val="00C061EC"/>
    <w:pPr>
      <w:spacing w:before="0"/>
      <w:ind w:firstLine="709"/>
      <w:contextualSpacing/>
    </w:pPr>
    <w:rPr>
      <w:rFonts w:eastAsia="Times New Roman" w:cs="Arial"/>
      <w:sz w:val="22"/>
      <w:szCs w:val="20"/>
      <w:lang w:eastAsia="pt-BR"/>
    </w:rPr>
  </w:style>
  <w:style w:type="character" w:customStyle="1" w:styleId="EMB-CorpodeTextoChar">
    <w:name w:val="EMB-Corpo de Texto Char"/>
    <w:basedOn w:val="Fontepargpadro"/>
    <w:link w:val="EMB-CorpodeTexto"/>
    <w:rsid w:val="00C061EC"/>
    <w:rPr>
      <w:rFonts w:ascii="Arial" w:eastAsia="Times New Roman" w:hAnsi="Arial" w:cs="Arial"/>
      <w:sz w:val="22"/>
      <w:lang w:eastAsia="pt-BR"/>
    </w:rPr>
  </w:style>
  <w:style w:type="character" w:styleId="TextodoEspaoReservado">
    <w:name w:val="Placeholder Text"/>
    <w:basedOn w:val="Fontepargpadro"/>
    <w:uiPriority w:val="99"/>
    <w:semiHidden/>
    <w:rsid w:val="00C061EC"/>
    <w:rPr>
      <w:color w:val="808080"/>
    </w:rPr>
  </w:style>
  <w:style w:type="paragraph" w:customStyle="1" w:styleId="Pa2">
    <w:name w:val="Pa2"/>
    <w:basedOn w:val="Default"/>
    <w:next w:val="Default"/>
    <w:uiPriority w:val="99"/>
    <w:rsid w:val="00400BB3"/>
    <w:pPr>
      <w:widowControl/>
      <w:spacing w:line="161" w:lineRule="atLeast"/>
    </w:pPr>
    <w:rPr>
      <w:rFonts w:ascii="Frutiger 45 Light" w:eastAsiaTheme="minorHAnsi" w:hAnsi="Frutiger 45 Light" w:cstheme="minorBidi"/>
      <w:color w:val="auto"/>
    </w:rPr>
  </w:style>
  <w:style w:type="paragraph" w:customStyle="1" w:styleId="TMAL-NORMAL">
    <w:name w:val="TMAL - NORMAL"/>
    <w:basedOn w:val="Normal"/>
    <w:qFormat/>
    <w:rsid w:val="00400BB3"/>
    <w:pPr>
      <w:spacing w:after="100" w:afterAutospacing="1"/>
    </w:pPr>
    <w:rPr>
      <w:rFonts w:eastAsia="Times New Roman" w:cs="Times New Roman"/>
      <w:color w:val="000000"/>
      <w:szCs w:val="20"/>
      <w:lang w:eastAsia="pt-BR"/>
    </w:rPr>
  </w:style>
  <w:style w:type="paragraph" w:customStyle="1" w:styleId="Sumrio21">
    <w:name w:val="Sumário 21"/>
    <w:basedOn w:val="Normal"/>
    <w:uiPriority w:val="1"/>
    <w:qFormat/>
    <w:rsid w:val="00D116F8"/>
    <w:pPr>
      <w:widowControl w:val="0"/>
      <w:autoSpaceDE w:val="0"/>
      <w:autoSpaceDN w:val="0"/>
      <w:spacing w:before="0" w:after="0" w:line="240" w:lineRule="auto"/>
      <w:ind w:left="221"/>
      <w:jc w:val="left"/>
    </w:pPr>
    <w:rPr>
      <w:rFonts w:eastAsia="Arial" w:cs="Arial"/>
      <w:b/>
      <w:bCs/>
      <w:szCs w:val="24"/>
      <w:lang w:val="pt-PT"/>
    </w:rPr>
  </w:style>
  <w:style w:type="paragraph" w:customStyle="1" w:styleId="Sumrio31">
    <w:name w:val="Sumário 31"/>
    <w:basedOn w:val="Normal"/>
    <w:uiPriority w:val="1"/>
    <w:qFormat/>
    <w:rsid w:val="00D116F8"/>
    <w:pPr>
      <w:widowControl w:val="0"/>
      <w:autoSpaceDE w:val="0"/>
      <w:autoSpaceDN w:val="0"/>
      <w:spacing w:before="0" w:after="0" w:line="240" w:lineRule="auto"/>
      <w:ind w:left="1532" w:hanging="603"/>
      <w:jc w:val="left"/>
    </w:pPr>
    <w:rPr>
      <w:rFonts w:eastAsia="Arial" w:cs="Arial"/>
      <w:b/>
      <w:bCs/>
      <w:szCs w:val="24"/>
      <w:lang w:val="pt-PT"/>
    </w:rPr>
  </w:style>
  <w:style w:type="paragraph" w:customStyle="1" w:styleId="Ttulo11">
    <w:name w:val="Título 11"/>
    <w:basedOn w:val="Normal"/>
    <w:uiPriority w:val="1"/>
    <w:qFormat/>
    <w:rsid w:val="00D116F8"/>
    <w:pPr>
      <w:widowControl w:val="0"/>
      <w:autoSpaceDE w:val="0"/>
      <w:autoSpaceDN w:val="0"/>
      <w:spacing w:before="100" w:after="0" w:line="240" w:lineRule="auto"/>
      <w:ind w:left="689" w:hanging="469"/>
      <w:jc w:val="left"/>
      <w:outlineLvl w:val="1"/>
    </w:pPr>
    <w:rPr>
      <w:rFonts w:eastAsia="Arial" w:cs="Arial"/>
      <w:b/>
      <w:bCs/>
      <w:sz w:val="28"/>
      <w:szCs w:val="28"/>
      <w:lang w:val="pt-PT"/>
    </w:rPr>
  </w:style>
  <w:style w:type="paragraph" w:customStyle="1" w:styleId="Ttulo51">
    <w:name w:val="Título 51"/>
    <w:basedOn w:val="Normal"/>
    <w:uiPriority w:val="1"/>
    <w:qFormat/>
    <w:rsid w:val="00D116F8"/>
    <w:pPr>
      <w:widowControl w:val="0"/>
      <w:autoSpaceDE w:val="0"/>
      <w:autoSpaceDN w:val="0"/>
      <w:spacing w:before="12" w:after="0" w:line="240" w:lineRule="auto"/>
      <w:ind w:left="20"/>
      <w:jc w:val="left"/>
      <w:outlineLvl w:val="5"/>
    </w:pPr>
    <w:rPr>
      <w:rFonts w:eastAsia="Arial" w:cs="Arial"/>
      <w:b/>
      <w:bCs/>
      <w:szCs w:val="24"/>
      <w:lang w:val="pt-PT"/>
    </w:rPr>
  </w:style>
  <w:style w:type="paragraph" w:customStyle="1" w:styleId="biblio">
    <w:name w:val="biblio"/>
    <w:basedOn w:val="Normal"/>
    <w:unhideWhenUsed/>
    <w:rsid w:val="00D116F8"/>
    <w:pPr>
      <w:spacing w:before="240" w:after="240" w:line="240" w:lineRule="auto"/>
    </w:pPr>
    <w:rPr>
      <w:rFonts w:cs="Times New Roman"/>
      <w:szCs w:val="24"/>
      <w:lang w:eastAsia="pt-BR"/>
    </w:rPr>
  </w:style>
  <w:style w:type="paragraph" w:customStyle="1" w:styleId="Tabela">
    <w:name w:val="Tabela"/>
    <w:basedOn w:val="Normal"/>
    <w:link w:val="TabelaChar"/>
    <w:autoRedefine/>
    <w:qFormat/>
    <w:rsid w:val="00A338DA"/>
    <w:pPr>
      <w:spacing w:before="0" w:after="0" w:line="240" w:lineRule="auto"/>
      <w:jc w:val="center"/>
    </w:pPr>
    <w:rPr>
      <w:rFonts w:eastAsia="Times New Roman" w:cs="Times New Roman"/>
      <w:b/>
      <w:bCs/>
      <w:iCs/>
      <w:sz w:val="20"/>
      <w:szCs w:val="24"/>
      <w:lang w:eastAsia="pt-BR"/>
    </w:rPr>
  </w:style>
  <w:style w:type="character" w:customStyle="1" w:styleId="TabelaChar">
    <w:name w:val="Tabela Char"/>
    <w:basedOn w:val="Fontepargpadro"/>
    <w:link w:val="Tabela"/>
    <w:rsid w:val="00A338DA"/>
    <w:rPr>
      <w:rFonts w:ascii="Arial" w:eastAsia="Times New Roman" w:hAnsi="Arial"/>
      <w:b/>
      <w:bCs/>
      <w:iCs/>
      <w:szCs w:val="24"/>
      <w:lang w:eastAsia="pt-BR"/>
    </w:rPr>
  </w:style>
  <w:style w:type="paragraph" w:customStyle="1" w:styleId="Ttulo01">
    <w:name w:val="Título01"/>
    <w:basedOn w:val="Ttulo1"/>
    <w:rsid w:val="00A338DA"/>
    <w:pPr>
      <w:numPr>
        <w:numId w:val="0"/>
      </w:numPr>
      <w:shd w:val="clear" w:color="auto" w:fill="auto"/>
      <w:tabs>
        <w:tab w:val="num" w:pos="360"/>
      </w:tabs>
      <w:spacing w:before="240" w:after="240"/>
      <w:ind w:left="360" w:hanging="360"/>
    </w:pPr>
    <w:rPr>
      <w:rFonts w:eastAsiaTheme="majorEastAsia" w:cstheme="majorBidi"/>
      <w:caps w:val="0"/>
      <w:szCs w:val="32"/>
      <w:lang w:eastAsia="pt-BR"/>
    </w:rPr>
  </w:style>
  <w:style w:type="paragraph" w:customStyle="1" w:styleId="Tit02">
    <w:name w:val="Tit02"/>
    <w:basedOn w:val="Ttulo2"/>
    <w:rsid w:val="00A338DA"/>
    <w:pPr>
      <w:numPr>
        <w:ilvl w:val="0"/>
        <w:numId w:val="0"/>
      </w:numPr>
      <w:shd w:val="clear" w:color="auto" w:fill="auto"/>
      <w:tabs>
        <w:tab w:val="num" w:pos="390"/>
      </w:tabs>
      <w:ind w:left="390" w:hanging="390"/>
    </w:pPr>
    <w:rPr>
      <w:rFonts w:ascii="Arial" w:eastAsiaTheme="majorEastAsia" w:hAnsi="Arial" w:cstheme="majorBidi"/>
      <w:b w:val="0"/>
      <w:noProof/>
      <w:szCs w:val="26"/>
      <w:lang w:eastAsia="pt-BR"/>
    </w:rPr>
  </w:style>
  <w:style w:type="paragraph" w:customStyle="1" w:styleId="T2">
    <w:name w:val="T2"/>
    <w:basedOn w:val="Tit02"/>
    <w:link w:val="T2Char"/>
    <w:qFormat/>
    <w:rsid w:val="00A338DA"/>
    <w:pPr>
      <w:numPr>
        <w:ilvl w:val="1"/>
      </w:numPr>
      <w:tabs>
        <w:tab w:val="num" w:pos="390"/>
        <w:tab w:val="num" w:pos="709"/>
      </w:tabs>
      <w:ind w:left="567" w:hanging="567"/>
    </w:pPr>
    <w:rPr>
      <w:b/>
    </w:rPr>
  </w:style>
  <w:style w:type="character" w:customStyle="1" w:styleId="T2Char">
    <w:name w:val="T2 Char"/>
    <w:basedOn w:val="Fontepargpadro"/>
    <w:link w:val="T2"/>
    <w:rsid w:val="00A338DA"/>
    <w:rPr>
      <w:rFonts w:ascii="Arial" w:eastAsiaTheme="majorEastAsia" w:hAnsi="Arial" w:cstheme="majorBidi"/>
      <w:b/>
      <w:noProof/>
      <w:color w:val="365F91" w:themeColor="accent1" w:themeShade="BF"/>
      <w:sz w:val="24"/>
      <w:szCs w:val="26"/>
      <w:lang w:eastAsia="pt-BR"/>
    </w:rPr>
  </w:style>
  <w:style w:type="paragraph" w:customStyle="1" w:styleId="FIGURA0">
    <w:name w:val="FIGURA"/>
    <w:basedOn w:val="Tabela"/>
    <w:link w:val="FIGURAChar"/>
    <w:autoRedefine/>
    <w:qFormat/>
    <w:rsid w:val="00A338DA"/>
    <w:pPr>
      <w:spacing w:line="276" w:lineRule="auto"/>
    </w:pPr>
    <w:rPr>
      <w:b w:val="0"/>
      <w:bCs w:val="0"/>
      <w:noProof/>
      <w:sz w:val="24"/>
    </w:rPr>
  </w:style>
  <w:style w:type="character" w:customStyle="1" w:styleId="FIGURAChar">
    <w:name w:val="FIGURA Char"/>
    <w:basedOn w:val="TabelaChar"/>
    <w:link w:val="FIGURA0"/>
    <w:rsid w:val="00A338DA"/>
    <w:rPr>
      <w:rFonts w:ascii="Arial" w:eastAsia="Times New Roman" w:hAnsi="Arial"/>
      <w:b w:val="0"/>
      <w:bCs w:val="0"/>
      <w:iCs/>
      <w:noProof/>
      <w:sz w:val="24"/>
      <w:szCs w:val="24"/>
      <w:lang w:eastAsia="pt-BR"/>
    </w:rPr>
  </w:style>
  <w:style w:type="character" w:customStyle="1" w:styleId="T1Char">
    <w:name w:val="T1 Char"/>
    <w:basedOn w:val="Fontepargpadro"/>
    <w:link w:val="T1"/>
    <w:rsid w:val="00C36560"/>
    <w:rPr>
      <w:rFonts w:ascii="Times New Roman" w:eastAsia="Times New Roman" w:hAnsi="Times New Roman"/>
      <w:b/>
      <w:sz w:val="28"/>
      <w:lang w:eastAsia="pt-BR"/>
    </w:rPr>
  </w:style>
  <w:style w:type="paragraph" w:customStyle="1" w:styleId="QUADRO1">
    <w:name w:val="QUADRO"/>
    <w:basedOn w:val="Tabela"/>
    <w:link w:val="QUADROChar0"/>
    <w:autoRedefine/>
    <w:qFormat/>
    <w:rsid w:val="002833C9"/>
    <w:pPr>
      <w:spacing w:line="276" w:lineRule="auto"/>
    </w:pPr>
    <w:rPr>
      <w:rFonts w:cs="Arial"/>
      <w:iCs w:val="0"/>
      <w:color w:val="000000"/>
      <w:sz w:val="24"/>
    </w:rPr>
  </w:style>
  <w:style w:type="character" w:customStyle="1" w:styleId="QUADROChar0">
    <w:name w:val="QUADRO Char"/>
    <w:basedOn w:val="TabelaChar"/>
    <w:link w:val="QUADRO1"/>
    <w:rsid w:val="002833C9"/>
    <w:rPr>
      <w:rFonts w:ascii="Arial" w:eastAsia="Times New Roman" w:hAnsi="Arial" w:cs="Arial"/>
      <w:b/>
      <w:bCs/>
      <w:iCs w:val="0"/>
      <w:color w:val="000000"/>
      <w:sz w:val="24"/>
      <w:szCs w:val="24"/>
      <w:lang w:eastAsia="pt-BR"/>
    </w:rPr>
  </w:style>
  <w:style w:type="character" w:customStyle="1" w:styleId="Estilo2Char">
    <w:name w:val="Estilo2 Char"/>
    <w:basedOn w:val="T2Char"/>
    <w:link w:val="Estilo2"/>
    <w:rsid w:val="00503F69"/>
    <w:rPr>
      <w:rFonts w:ascii="Helvetica" w:eastAsiaTheme="majorEastAsia" w:hAnsi="Helvetica" w:cstheme="minorHAnsi"/>
      <w:b w:val="0"/>
      <w:noProof/>
      <w:color w:val="365F91" w:themeColor="accent1" w:themeShade="BF"/>
      <w:sz w:val="24"/>
      <w:szCs w:val="22"/>
      <w:lang w:eastAsia="pt-BR"/>
    </w:rPr>
  </w:style>
  <w:style w:type="character" w:customStyle="1" w:styleId="Estilo3Char">
    <w:name w:val="Estilo3 Char"/>
    <w:basedOn w:val="Estilo2Char"/>
    <w:link w:val="Estilo3"/>
    <w:rsid w:val="00503F69"/>
    <w:rPr>
      <w:rFonts w:ascii="Helvetica" w:eastAsiaTheme="majorEastAsia" w:hAnsi="Helvetica" w:cstheme="minorHAnsi"/>
      <w:b w:val="0"/>
      <w:noProof/>
      <w:color w:val="365F91" w:themeColor="accent1" w:themeShade="BF"/>
      <w:sz w:val="24"/>
      <w:szCs w:val="22"/>
      <w:lang w:eastAsia="pt-BR"/>
    </w:rPr>
  </w:style>
  <w:style w:type="character" w:customStyle="1" w:styleId="Estilo4Char">
    <w:name w:val="Estilo4 Char"/>
    <w:basedOn w:val="Estilo2Char"/>
    <w:link w:val="Estilo4"/>
    <w:rsid w:val="00503F69"/>
    <w:rPr>
      <w:rFonts w:ascii="Helvetica" w:eastAsiaTheme="majorEastAsia" w:hAnsi="Helvetica" w:cstheme="minorHAnsi"/>
      <w:b w:val="0"/>
      <w:noProof/>
      <w:color w:val="365F91" w:themeColor="accent1" w:themeShade="BF"/>
      <w:sz w:val="24"/>
      <w:szCs w:val="22"/>
      <w:lang w:eastAsia="pt-BR"/>
    </w:rPr>
  </w:style>
  <w:style w:type="character" w:customStyle="1" w:styleId="normaltextrun">
    <w:name w:val="normaltextrun"/>
    <w:basedOn w:val="Fontepargpadro"/>
    <w:rsid w:val="004D6B0F"/>
  </w:style>
  <w:style w:type="character" w:customStyle="1" w:styleId="Commarcadores1Char">
    <w:name w:val="Com marcadores 1 Char"/>
    <w:basedOn w:val="Fontepargpadro"/>
    <w:link w:val="Commarcadores1"/>
    <w:locked/>
    <w:rsid w:val="00A9431D"/>
    <w:rPr>
      <w:rFonts w:ascii="Arial" w:eastAsiaTheme="minorHAnsi" w:hAnsi="Arial" w:cstheme="minorHAnsi"/>
      <w:b/>
      <w:color w:val="365F91" w:themeColor="accent1" w:themeShade="BF"/>
      <w:sz w:val="24"/>
      <w:szCs w:val="24"/>
      <w:lang w:eastAsia="pt-BR"/>
    </w:rPr>
  </w:style>
  <w:style w:type="paragraph" w:customStyle="1" w:styleId="texto07">
    <w:name w:val="texto07"/>
    <w:basedOn w:val="PargrafodaLista"/>
    <w:qFormat/>
    <w:rsid w:val="00A718D5"/>
    <w:pPr>
      <w:widowControl w:val="0"/>
      <w:numPr>
        <w:numId w:val="40"/>
      </w:numPr>
      <w:tabs>
        <w:tab w:val="left" w:pos="397"/>
      </w:tabs>
      <w:spacing w:before="20" w:after="60" w:line="240" w:lineRule="exact"/>
      <w:contextualSpacing w:val="0"/>
      <w:outlineLvl w:val="9"/>
    </w:pPr>
    <w:rPr>
      <w:rFonts w:eastAsia="Arial" w:cs="Arial"/>
    </w:rPr>
  </w:style>
  <w:style w:type="paragraph" w:customStyle="1" w:styleId="texto07a">
    <w:name w:val="texto07a"/>
    <w:basedOn w:val="texto07"/>
    <w:qFormat/>
    <w:rsid w:val="00A718D5"/>
    <w:pPr>
      <w:tabs>
        <w:tab w:val="left" w:pos="822"/>
      </w:tabs>
    </w:pPr>
    <w:rPr>
      <w:rFonts w:ascii="Times New Roman" w:hAnsi="Times New Roman"/>
    </w:rPr>
  </w:style>
  <w:style w:type="character" w:customStyle="1" w:styleId="fontepargpadro10">
    <w:name w:val="fontepargpadro1"/>
    <w:basedOn w:val="Fontepargpadro"/>
    <w:rsid w:val="00C219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9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23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121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0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3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7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809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951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091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092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255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27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75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45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2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8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31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80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323053">
          <w:marLeft w:val="0"/>
          <w:marRight w:val="0"/>
          <w:marTop w:val="0"/>
          <w:marBottom w:val="0"/>
          <w:divBdr>
            <w:top w:val="single" w:sz="6" w:space="4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56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41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13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0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76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9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6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1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0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5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2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8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1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1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3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19459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3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79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3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9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4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26" Type="http://schemas.openxmlformats.org/officeDocument/2006/relationships/image" Target="media/image8.jpg"/><Relationship Id="rId39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34" Type="http://schemas.openxmlformats.org/officeDocument/2006/relationships/header" Target="header4.xml"/><Relationship Id="rId42" Type="http://schemas.openxmlformats.org/officeDocument/2006/relationships/image" Target="media/image17.jpeg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footer" Target="footer4.xml"/><Relationship Id="rId33" Type="http://schemas.openxmlformats.org/officeDocument/2006/relationships/image" Target="media/image14.png"/><Relationship Id="rId38" Type="http://schemas.openxmlformats.org/officeDocument/2006/relationships/footer" Target="footer7.xml"/><Relationship Id="rId46" Type="http://schemas.openxmlformats.org/officeDocument/2006/relationships/footer" Target="footer10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29" Type="http://schemas.openxmlformats.org/officeDocument/2006/relationships/image" Target="media/image10.jpeg"/><Relationship Id="rId41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3.xml"/><Relationship Id="rId32" Type="http://schemas.openxmlformats.org/officeDocument/2006/relationships/image" Target="media/image13.png"/><Relationship Id="rId37" Type="http://schemas.openxmlformats.org/officeDocument/2006/relationships/header" Target="header5.xml"/><Relationship Id="rId40" Type="http://schemas.openxmlformats.org/officeDocument/2006/relationships/header" Target="header6.xml"/><Relationship Id="rId45" Type="http://schemas.openxmlformats.org/officeDocument/2006/relationships/header" Target="header8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hyperlink" Target="https://tpfecombr.sharepoint.com/sites/CODEVASF-PHASOFRANCISCO/Documentos%20Compartilhados/General/Memoria/03-Relat&#243;rios/P1-3RS-Plano%20de%20Trabalho/04-Obsoletos/08620-3RS-PTR-PHASF-001-R00_CS.docx" TargetMode="External"/><Relationship Id="rId28" Type="http://schemas.openxmlformats.org/officeDocument/2006/relationships/image" Target="media/image9.jpg"/><Relationship Id="rId36" Type="http://schemas.openxmlformats.org/officeDocument/2006/relationships/image" Target="media/image15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31" Type="http://schemas.openxmlformats.org/officeDocument/2006/relationships/image" Target="media/image12.png"/><Relationship Id="rId44" Type="http://schemas.openxmlformats.org/officeDocument/2006/relationships/footer" Target="footer9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hyperlink" Target="https://tpfecombr.sharepoint.com/sites/CODEVASF-PHASOFRANCISCO/Documentos%20Compartilhados/General/Memoria/03-Relat&#243;rios/P1-3RS-Plano%20de%20Trabalho/04-Obsoletos/08620-3RS-PTR-PHASF-001-R00_CS.docx" TargetMode="External"/><Relationship Id="rId27" Type="http://schemas.openxmlformats.org/officeDocument/2006/relationships/footer" Target="footer5.xml"/><Relationship Id="rId30" Type="http://schemas.openxmlformats.org/officeDocument/2006/relationships/image" Target="media/image11.png"/><Relationship Id="rId35" Type="http://schemas.openxmlformats.org/officeDocument/2006/relationships/footer" Target="footer6.xml"/><Relationship Id="rId43" Type="http://schemas.openxmlformats.org/officeDocument/2006/relationships/header" Target="header7.xml"/><Relationship Id="rId48" Type="http://schemas.openxmlformats.org/officeDocument/2006/relationships/theme" Target="theme/theme1.xml"/></Relationships>
</file>

<file path=word/_rels/footer10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8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footer9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pfengenharia.com.br/" TargetMode="External"/><Relationship Id="rId1" Type="http://schemas.openxmlformats.org/officeDocument/2006/relationships/hyperlink" Target="http://www.tpfengenharia.com.br/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bmael%20Junior\Dropbox\11189-CDF_template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jpeg"/></Relationships>
</file>

<file path=word/theme/theme1.xml><?xml version="1.0" encoding="utf-8"?>
<a:theme xmlns:a="http://schemas.openxmlformats.org/drawingml/2006/main" name="Patrimônio Líquido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 Clássico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trimônio Líquido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6c9066-e9c1-42dc-b39a-2a02a6340af1">
      <Terms xmlns="http://schemas.microsoft.com/office/infopath/2007/PartnerControls"/>
    </lcf76f155ced4ddcb4097134ff3c332f>
    <TaxCatchAll xmlns="a4d0f0a8-ef04-4266-8fd5-8108d10e0516" xsi:nil="true"/>
    <Data xmlns="4e6c9066-e9c1-42dc-b39a-2a02a6340af1" xsi:nil="true"/>
    <Anexo xmlns="4e6c9066-e9c1-42dc-b39a-2a02a6340af1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BFFF51BFA71CC4BB23DC1464A7DC1DA" ma:contentTypeVersion="17" ma:contentTypeDescription="Crie um novo documento." ma:contentTypeScope="" ma:versionID="82ead353715ffb2c86832cc3169c8bd4">
  <xsd:schema xmlns:xsd="http://www.w3.org/2001/XMLSchema" xmlns:xs="http://www.w3.org/2001/XMLSchema" xmlns:p="http://schemas.microsoft.com/office/2006/metadata/properties" xmlns:ns2="4e6c9066-e9c1-42dc-b39a-2a02a6340af1" xmlns:ns3="a4d0f0a8-ef04-4266-8fd5-8108d10e0516" targetNamespace="http://schemas.microsoft.com/office/2006/metadata/properties" ma:root="true" ma:fieldsID="08998e3fab389dde31ec8765188371b4" ns2:_="" ns3:_="">
    <xsd:import namespace="4e6c9066-e9c1-42dc-b39a-2a02a6340af1"/>
    <xsd:import namespace="a4d0f0a8-ef04-4266-8fd5-8108d10e05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Anexo" minOccurs="0"/>
                <xsd:element ref="ns2: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6c9066-e9c1-42dc-b39a-2a02a6340a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Marcações de imagem" ma:readOnly="false" ma:fieldId="{5cf76f15-5ced-4ddc-b409-7134ff3c332f}" ma:taxonomyMulti="true" ma:sspId="5fd7c703-4c59-4b94-8590-81cf4c3969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nexo" ma:index="22" nillable="true" ma:displayName="Anexo" ma:format="Dropdown" ma:internalName="Anexo" ma:percentage="FALSE">
      <xsd:simpleType>
        <xsd:restriction base="dms:Number"/>
      </xsd:simpleType>
    </xsd:element>
    <xsd:element name="Data" ma:index="23" nillable="true" ma:displayName="Data" ma:format="DateOnly" ma:internalName="Data">
      <xsd:simpleType>
        <xsd:restriction base="dms:DateTime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0f0a8-ef04-4266-8fd5-8108d10e0516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7bde333e-3c71-40f5-99d1-7fd58b738574}" ma:internalName="TaxCatchAll" ma:showField="CatchAllData" ma:web="a4d0f0a8-ef04-4266-8fd5-8108d10e05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10A94C-10A3-4B3A-AE95-F9E9EB3FADB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D79C97C-116B-462F-97C1-9012AFDF53B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80C4D36-EBA6-4AAB-8E0C-702267A7D792}"/>
</file>

<file path=customXml/itemProps4.xml><?xml version="1.0" encoding="utf-8"?>
<ds:datastoreItem xmlns:ds="http://schemas.openxmlformats.org/officeDocument/2006/customXml" ds:itemID="{728B6AEA-0AB1-4E7F-BAF0-7B6372FB8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11189-CDF_template</Template>
  <TotalTime>997</TotalTime>
  <Pages>37</Pages>
  <Words>6523</Words>
  <Characters>35225</Characters>
  <Application>Microsoft Office Word</Application>
  <DocSecurity>0</DocSecurity>
  <Lines>293</Lines>
  <Paragraphs>83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Proposta Arial</vt:lpstr>
    </vt:vector>
  </TitlesOfParts>
  <Company>Hewlett-Packard</Company>
  <LinksUpToDate>false</LinksUpToDate>
  <CharactersWithSpaces>41665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Proposta Arial</dc:title>
  <dc:subject/>
  <dc:creator>Abmael Junior</dc:creator>
  <cp:keywords>NELMA CRISTINA MENDONÇA</cp:keywords>
  <cp:lastModifiedBy>Carolina Oliveira Santos</cp:lastModifiedBy>
  <cp:revision>7</cp:revision>
  <cp:lastPrinted>2022-01-14T18:49:00Z</cp:lastPrinted>
  <dcterms:created xsi:type="dcterms:W3CDTF">2022-01-13T18:59:00Z</dcterms:created>
  <dcterms:modified xsi:type="dcterms:W3CDTF">2022-01-14T18:50:00Z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-1275814457</vt:i4>
  </property>
  <property fmtid="{D5CDD505-2E9C-101B-9397-08002B2CF9AE}" pid="3" name="ContentTypeId">
    <vt:lpwstr>0x010100ABFFF51BFA71CC4BB23DC1464A7DC1DA</vt:lpwstr>
  </property>
</Properties>
</file>